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046D3" w14:textId="77777777" w:rsidR="00C45846" w:rsidRDefault="00C45846" w:rsidP="00EE0F5A"/>
    <w:p w14:paraId="2F903AAA" w14:textId="41445BB3" w:rsidR="001B1DEE" w:rsidRPr="00EE0F5A" w:rsidRDefault="007A3E4C" w:rsidP="00EE0F5A">
      <w:pPr>
        <w:rPr>
          <w:b/>
          <w:bCs/>
          <w:sz w:val="24"/>
          <w:szCs w:val="24"/>
        </w:rPr>
      </w:pPr>
      <w:r>
        <w:rPr>
          <w:b/>
          <w:bCs/>
          <w:sz w:val="24"/>
          <w:szCs w:val="24"/>
        </w:rPr>
        <w:t>10-2026</w:t>
      </w:r>
    </w:p>
    <w:p w14:paraId="725E5FAA" w14:textId="52EA6794" w:rsidR="00FE6442" w:rsidRPr="00EE0F5A" w:rsidRDefault="005E3715" w:rsidP="00EE0F5A">
      <w:pPr>
        <w:rPr>
          <w:b/>
          <w:bCs/>
          <w:sz w:val="24"/>
          <w:szCs w:val="24"/>
        </w:rPr>
      </w:pPr>
      <w:r>
        <w:rPr>
          <w:b/>
          <w:bCs/>
          <w:sz w:val="24"/>
          <w:szCs w:val="24"/>
        </w:rPr>
        <w:t>Eigene</w:t>
      </w:r>
      <w:r w:rsidR="00A1397F" w:rsidRPr="00EE0F5A">
        <w:rPr>
          <w:b/>
          <w:bCs/>
          <w:sz w:val="24"/>
          <w:szCs w:val="24"/>
        </w:rPr>
        <w:t>rklärung</w:t>
      </w:r>
      <w:r w:rsidR="00485595">
        <w:rPr>
          <w:b/>
          <w:bCs/>
          <w:sz w:val="24"/>
          <w:szCs w:val="24"/>
        </w:rPr>
        <w:t xml:space="preserve"> EU</w:t>
      </w:r>
    </w:p>
    <w:p w14:paraId="567E3D29" w14:textId="4FECDF34" w:rsidR="008E5C0C" w:rsidRDefault="008E5C0C" w:rsidP="00EE0F5A"/>
    <w:p w14:paraId="4D3BA388" w14:textId="77777777" w:rsidR="001F5231" w:rsidRDefault="001F5231" w:rsidP="00EE0F5A"/>
    <w:p w14:paraId="4B5405C7" w14:textId="0EEC925B" w:rsidR="00573E8D" w:rsidRPr="00EE0F5A" w:rsidRDefault="00573E8D" w:rsidP="00EE0F5A">
      <w:r w:rsidRPr="00EE0F5A">
        <w:t>Diese Vorlage</w:t>
      </w:r>
      <w:r w:rsidR="005E3715">
        <w:t xml:space="preserve"> für die </w:t>
      </w:r>
      <w:r w:rsidR="005E3715" w:rsidRPr="005E3715">
        <w:t>Angaben zur Eignung sowie Erklärung zum Nichtvorliegen von Ausschlussgründen</w:t>
      </w:r>
      <w:r w:rsidR="000B7E39">
        <w:t xml:space="preserve"> </w:t>
      </w:r>
      <w:r w:rsidRPr="00EE0F5A">
        <w:t>ist vollständig ausgefüllt dem Angebot beizufügen.</w:t>
      </w:r>
      <w:r w:rsidR="008B4E16" w:rsidRPr="008B4E16">
        <w:t xml:space="preserve"> Fehlt die Unterlage vollständig oder fehlen einzelne Angabe kann dies zum Ausschluss vom Verfahren führen.</w:t>
      </w:r>
    </w:p>
    <w:p w14:paraId="63BC157F" w14:textId="52D196F3" w:rsidR="00FE6442" w:rsidRPr="00EE0F5A" w:rsidRDefault="00FE6442" w:rsidP="00EE0F5A">
      <w:pPr>
        <w:pStyle w:val="berschrift2"/>
      </w:pPr>
      <w:r w:rsidRPr="00EE0F5A">
        <w:t>Erklärung über die Eintragung in ein Handels- oder Berufsregister nach Maßgabe der Rechtsvorschriften des Herkunftslandes</w:t>
      </w:r>
      <w:r w:rsidR="00AE6701" w:rsidRPr="00EE0F5A">
        <w:t xml:space="preserve"> oder über die Gründe des Fehlens einer solchen Eintragung</w:t>
      </w:r>
      <w:r w:rsidR="00FA5269" w:rsidRPr="00EE0F5A">
        <w:t>.</w:t>
      </w:r>
    </w:p>
    <w:p w14:paraId="4191A478" w14:textId="26D8C876" w:rsidR="00FE6442" w:rsidRDefault="00FE6442" w:rsidP="001F5231">
      <w:pPr>
        <w:ind w:firstLine="357"/>
      </w:pPr>
      <w:r w:rsidRPr="00EB0E7C">
        <w:t>Mein/Unser Unternehmen ist eingetragen in folgendem Handelsregister:</w:t>
      </w:r>
    </w:p>
    <w:p w14:paraId="658F2697" w14:textId="77777777" w:rsidR="001F5231" w:rsidRPr="00EB0E7C" w:rsidRDefault="001F5231" w:rsidP="001F5231">
      <w:pPr>
        <w:ind w:firstLine="357"/>
        <w:rPr>
          <w:rFonts w:eastAsiaTheme="minorHAnsi"/>
        </w:rPr>
      </w:pPr>
    </w:p>
    <w:tbl>
      <w:tblPr>
        <w:tblStyle w:val="Tabellenraster"/>
        <w:tblW w:w="9072" w:type="dxa"/>
        <w:tblInd w:w="421" w:type="dxa"/>
        <w:tblLayout w:type="fixed"/>
        <w:tblLook w:val="04A0" w:firstRow="1" w:lastRow="0" w:firstColumn="1" w:lastColumn="0" w:noHBand="0" w:noVBand="1"/>
      </w:tblPr>
      <w:tblGrid>
        <w:gridCol w:w="2581"/>
        <w:gridCol w:w="6491"/>
      </w:tblGrid>
      <w:tr w:rsidR="00FE6442" w:rsidRPr="00541634" w14:paraId="3AA6251F"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0B5F68B0" w14:textId="77777777" w:rsidR="00FE6442" w:rsidRPr="00FE6442" w:rsidRDefault="00FE6442" w:rsidP="00EE0F5A">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63FDA4A"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7A9177B3"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12EAE0BE" w14:textId="77777777" w:rsidR="00FE6442" w:rsidRPr="00FE6442" w:rsidRDefault="00FE6442" w:rsidP="00EE0F5A">
            <w:r w:rsidRPr="00FE6442">
              <w:t>Registergericht</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7BCA1A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3AFAA120"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9AA028B"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4A30535B"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5540A398" w14:textId="77777777" w:rsidR="00EB0E7C" w:rsidRPr="0008586D" w:rsidRDefault="00EB0E7C" w:rsidP="00EE0F5A"/>
    <w:p w14:paraId="6C75E30C" w14:textId="486491F8" w:rsidR="00AE6701" w:rsidRPr="0008586D" w:rsidRDefault="00AE6701" w:rsidP="001F5231">
      <w:pPr>
        <w:ind w:firstLine="426"/>
      </w:pPr>
      <w:r w:rsidRPr="0008586D">
        <w:t xml:space="preserve">oder </w:t>
      </w:r>
    </w:p>
    <w:p w14:paraId="0C65217E" w14:textId="77777777" w:rsidR="00BE3045" w:rsidRPr="0008586D" w:rsidRDefault="00BE3045" w:rsidP="00EE0F5A"/>
    <w:p w14:paraId="060CBC82" w14:textId="77777777" w:rsidR="00FE6442" w:rsidRPr="00EB0E7C" w:rsidRDefault="00FE6442" w:rsidP="00EB0E7C">
      <w:pPr>
        <w:pStyle w:val="Default"/>
        <w:spacing w:after="200"/>
        <w:ind w:firstLine="426"/>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w:t>
      </w:r>
      <w:r w:rsidRPr="00EB0E7C">
        <w:rPr>
          <w:rFonts w:ascii="Times New Roman" w:eastAsia="MS Gothic" w:hAnsi="Times New Roman" w:cs="Times New Roman"/>
          <w:bCs/>
          <w:color w:val="auto"/>
          <w:sz w:val="22"/>
          <w:szCs w:val="22"/>
        </w:rPr>
        <w:t>Unser Unternehmen ist eingetragen in folgendem Berufsregister:</w:t>
      </w:r>
    </w:p>
    <w:tbl>
      <w:tblPr>
        <w:tblStyle w:val="Tabellenraster"/>
        <w:tblW w:w="9072" w:type="dxa"/>
        <w:tblInd w:w="421" w:type="dxa"/>
        <w:tblLook w:val="04A0" w:firstRow="1" w:lastRow="0" w:firstColumn="1" w:lastColumn="0" w:noHBand="0" w:noVBand="1"/>
      </w:tblPr>
      <w:tblGrid>
        <w:gridCol w:w="2581"/>
        <w:gridCol w:w="6491"/>
      </w:tblGrid>
      <w:tr w:rsidR="00FE6442" w:rsidRPr="00541634" w14:paraId="5D4EED65"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1A88797" w14:textId="77777777" w:rsidR="00FE6442" w:rsidRPr="00FE6442" w:rsidRDefault="00FE6442" w:rsidP="00EE0F5A">
            <w:pPr>
              <w:rPr>
                <w:rFonts w:eastAsiaTheme="minorHAnsi"/>
              </w:rPr>
            </w:pPr>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96686D2"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4F7EB18D"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7F623FE" w14:textId="77777777" w:rsidR="00FE6442" w:rsidRPr="00FE6442" w:rsidRDefault="00FE6442" w:rsidP="00EE0F5A">
            <w:r w:rsidRPr="00FE6442">
              <w:t>Register führende Stelle</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8CF9B1D"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001308A4"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4A6E5E8A"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072DB8B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4DDC670E" w14:textId="77777777" w:rsidR="00BE3045" w:rsidRPr="0008586D" w:rsidRDefault="00BE3045" w:rsidP="00EE0F5A">
      <w:pPr>
        <w:rPr>
          <w:rFonts w:eastAsia="MS Gothic"/>
        </w:rPr>
      </w:pPr>
    </w:p>
    <w:p w14:paraId="4BF86F12" w14:textId="712DE2E5" w:rsidR="00AE6701" w:rsidRPr="0008586D" w:rsidRDefault="00AE6701" w:rsidP="001F5231">
      <w:pPr>
        <w:ind w:firstLine="425"/>
        <w:rPr>
          <w:rFonts w:eastAsia="MS Gothic"/>
        </w:rPr>
      </w:pPr>
      <w:r w:rsidRPr="0008586D">
        <w:rPr>
          <w:rFonts w:eastAsia="MS Gothic"/>
        </w:rPr>
        <w:t xml:space="preserve">oder </w:t>
      </w:r>
    </w:p>
    <w:p w14:paraId="08666481" w14:textId="77777777" w:rsidR="00BE3045" w:rsidRPr="0008586D" w:rsidRDefault="00BE3045" w:rsidP="00EE0F5A">
      <w:pPr>
        <w:rPr>
          <w:rFonts w:eastAsia="MS Gothic"/>
        </w:rPr>
      </w:pPr>
    </w:p>
    <w:p w14:paraId="11D7F677" w14:textId="738F78D7" w:rsidR="00FE6442" w:rsidRPr="0008586D" w:rsidRDefault="00FE6442" w:rsidP="00EB0E7C">
      <w:pPr>
        <w:pStyle w:val="Default"/>
        <w:spacing w:after="200"/>
        <w:ind w:left="425"/>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Mein/Unser Unternehmen ist nicht in einem Handels- oder einem Berufsregister eingetragen,</w:t>
      </w:r>
      <w:r w:rsidR="00EB0E7C" w:rsidRPr="0008586D">
        <w:rPr>
          <w:rFonts w:ascii="Times New Roman" w:eastAsia="MS Gothic" w:hAnsi="Times New Roman" w:cs="Times New Roman"/>
          <w:bCs/>
          <w:color w:val="auto"/>
          <w:sz w:val="22"/>
          <w:szCs w:val="22"/>
        </w:rPr>
        <w:t xml:space="preserve"> </w:t>
      </w:r>
      <w:r w:rsidRPr="0008586D">
        <w:rPr>
          <w:rFonts w:ascii="Times New Roman" w:eastAsia="MS Gothic" w:hAnsi="Times New Roman" w:cs="Times New Roman"/>
          <w:bCs/>
          <w:color w:val="auto"/>
          <w:sz w:val="22"/>
          <w:szCs w:val="22"/>
        </w:rPr>
        <w:t>weil:</w:t>
      </w:r>
    </w:p>
    <w:tbl>
      <w:tblPr>
        <w:tblStyle w:val="Tabellenraster"/>
        <w:tblW w:w="9072" w:type="dxa"/>
        <w:tblInd w:w="421" w:type="dxa"/>
        <w:tblLook w:val="04A0" w:firstRow="1" w:lastRow="0" w:firstColumn="1" w:lastColumn="0" w:noHBand="0" w:noVBand="1"/>
      </w:tblPr>
      <w:tblGrid>
        <w:gridCol w:w="9072"/>
      </w:tblGrid>
      <w:tr w:rsidR="00FE6442" w:rsidRPr="00541634" w14:paraId="5FED5DA4" w14:textId="29FF71D1" w:rsidTr="00EB0E7C">
        <w:trPr>
          <w:trHeight w:val="945"/>
        </w:trPr>
        <w:tc>
          <w:tcPr>
            <w:tcW w:w="9072" w:type="dxa"/>
            <w:tcBorders>
              <w:top w:val="single" w:sz="4" w:space="0" w:color="auto"/>
              <w:left w:val="single" w:sz="4" w:space="0" w:color="auto"/>
              <w:bottom w:val="single" w:sz="4" w:space="0" w:color="auto"/>
              <w:right w:val="single" w:sz="4" w:space="0" w:color="auto"/>
            </w:tcBorders>
            <w:hideMark/>
          </w:tcPr>
          <w:p w14:paraId="79D4487A" w14:textId="0C476522" w:rsidR="00FE6442" w:rsidRPr="00FE6442" w:rsidRDefault="00FE6442" w:rsidP="00EE0F5A">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p>
        </w:tc>
      </w:tr>
    </w:tbl>
    <w:p w14:paraId="722C0659" w14:textId="7B060A39" w:rsidR="00EB0E7C" w:rsidRPr="001F5231" w:rsidRDefault="00EB0E7C" w:rsidP="001F5231">
      <w:pPr>
        <w:ind w:firstLine="357"/>
        <w:rPr>
          <w:rFonts w:eastAsiaTheme="minorHAnsi"/>
          <w:sz w:val="20"/>
          <w:szCs w:val="20"/>
        </w:rPr>
      </w:pPr>
      <w:r w:rsidRPr="001F5231">
        <w:rPr>
          <w:sz w:val="20"/>
          <w:szCs w:val="20"/>
        </w:rPr>
        <w:t xml:space="preserve">(nur auszufüllen, wenn </w:t>
      </w:r>
      <w:r w:rsidR="009F47D0" w:rsidRPr="001F5231">
        <w:rPr>
          <w:sz w:val="20"/>
          <w:szCs w:val="20"/>
        </w:rPr>
        <w:t>die ersten beiden Optionen</w:t>
      </w:r>
      <w:r w:rsidRPr="001F5231">
        <w:rPr>
          <w:sz w:val="20"/>
          <w:szCs w:val="20"/>
        </w:rPr>
        <w:t xml:space="preserve"> nicht zutreffen)</w:t>
      </w:r>
    </w:p>
    <w:p w14:paraId="633949AB" w14:textId="2FCD28F4" w:rsidR="000677CE" w:rsidRDefault="00293BC8" w:rsidP="00EE0F5A">
      <w:pPr>
        <w:pStyle w:val="berschrift2"/>
      </w:pPr>
      <w:r w:rsidRPr="008E5C0C">
        <w:t xml:space="preserve">Erklärung über die pflichtgemäße Zahlung von Steuern, Abgaben und Sozialbeiträgen </w:t>
      </w:r>
    </w:p>
    <w:p w14:paraId="13E7F6D7" w14:textId="387C39E2" w:rsidR="00D432D1" w:rsidRDefault="00D432D1" w:rsidP="000677CE">
      <w:pPr>
        <w:pStyle w:val="Default"/>
        <w:ind w:left="360"/>
        <w:rPr>
          <w:rFonts w:ascii="Times New Roman" w:hAnsi="Times New Roman" w:cs="Times New Roman"/>
          <w:sz w:val="22"/>
          <w:szCs w:val="22"/>
        </w:rPr>
      </w:pPr>
      <w:r>
        <w:rPr>
          <w:rFonts w:ascii="Times New Roman" w:hAnsi="Times New Roman" w:cs="Times New Roman"/>
          <w:sz w:val="22"/>
          <w:szCs w:val="22"/>
        </w:rPr>
        <w:t>Mit der Abgabe des Angebotes erkläre(n) i</w:t>
      </w:r>
      <w:r w:rsidRPr="000677CE">
        <w:rPr>
          <w:rFonts w:ascii="Times New Roman" w:hAnsi="Times New Roman" w:cs="Times New Roman"/>
          <w:sz w:val="22"/>
          <w:szCs w:val="22"/>
        </w:rPr>
        <w:t>ch/</w:t>
      </w:r>
      <w:r>
        <w:rPr>
          <w:rFonts w:ascii="Times New Roman" w:hAnsi="Times New Roman" w:cs="Times New Roman"/>
          <w:sz w:val="22"/>
          <w:szCs w:val="22"/>
        </w:rPr>
        <w:t>w</w:t>
      </w:r>
      <w:r w:rsidRPr="000677CE">
        <w:rPr>
          <w:rFonts w:ascii="Times New Roman" w:hAnsi="Times New Roman" w:cs="Times New Roman"/>
          <w:sz w:val="22"/>
          <w:szCs w:val="22"/>
        </w:rPr>
        <w:t>ir</w:t>
      </w:r>
      <w:r>
        <w:rPr>
          <w:rFonts w:ascii="Times New Roman" w:hAnsi="Times New Roman" w:cs="Times New Roman"/>
          <w:sz w:val="22"/>
          <w:szCs w:val="22"/>
        </w:rPr>
        <w:t xml:space="preserve">, </w:t>
      </w:r>
      <w:r w:rsidRPr="000677CE">
        <w:rPr>
          <w:rFonts w:ascii="Times New Roman" w:hAnsi="Times New Roman" w:cs="Times New Roman"/>
          <w:sz w:val="22"/>
          <w:szCs w:val="22"/>
        </w:rPr>
        <w:t>dass ich/wir den Verpflichtungen zur Zahlung von Steuern und Abgaben sowie von Sozialbeiträgen nachgekommen bin/sind.</w:t>
      </w:r>
    </w:p>
    <w:p w14:paraId="33FF8EB3" w14:textId="77777777" w:rsidR="008B62AB" w:rsidRDefault="008B62AB">
      <w:pPr>
        <w:jc w:val="left"/>
      </w:pPr>
      <w:r>
        <w:br w:type="page"/>
      </w:r>
    </w:p>
    <w:p w14:paraId="213629C8" w14:textId="77777777" w:rsidR="00097B7D" w:rsidRDefault="00097B7D">
      <w:pPr>
        <w:jc w:val="left"/>
        <w:rPr>
          <w:rFonts w:eastAsia="MS Gothic" w:cs="Times New Roman"/>
          <w:b/>
          <w:bCs/>
          <w:lang w:eastAsia="en-US"/>
        </w:rPr>
      </w:pPr>
    </w:p>
    <w:p w14:paraId="438B0F13" w14:textId="02D0FFDF" w:rsidR="00FE6442" w:rsidRPr="008E5C0C" w:rsidRDefault="00FE6442" w:rsidP="00EE0F5A">
      <w:pPr>
        <w:pStyle w:val="berschrift2"/>
      </w:pPr>
      <w:r w:rsidRPr="008E5C0C">
        <w:t>E</w:t>
      </w:r>
      <w:r w:rsidR="00293BC8" w:rsidRPr="008E5C0C">
        <w:t>r</w:t>
      </w:r>
      <w:r w:rsidRPr="008E5C0C">
        <w:t xml:space="preserve">klärung </w:t>
      </w:r>
      <w:r w:rsidR="00293BC8" w:rsidRPr="008E5C0C">
        <w:t>über den Gesamtumsatz</w:t>
      </w:r>
      <w:r w:rsidR="00573E8D" w:rsidRPr="008E5C0C">
        <w:t xml:space="preserve"> des Unternehmens</w:t>
      </w:r>
      <w:r w:rsidR="00293BC8" w:rsidRPr="008E5C0C">
        <w:t xml:space="preserve"> </w:t>
      </w:r>
      <w:r w:rsidR="005E3715">
        <w:t xml:space="preserve">der </w:t>
      </w:r>
      <w:r w:rsidR="00293BC8" w:rsidRPr="008E5C0C">
        <w:t>letzten drei Geschäftsjahre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2A1B58BA"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29D24172" w14:textId="21D7F657" w:rsidR="00FE6442" w:rsidRPr="00FE6442" w:rsidRDefault="00FE6442" w:rsidP="008B62AB">
            <w:pPr>
              <w:jc w:val="center"/>
            </w:pPr>
            <w:r w:rsidRPr="00FE6442">
              <w:t xml:space="preserve">Geschäftsjahr </w:t>
            </w:r>
            <w:r w:rsidR="00EE1100" w:rsidRPr="00FE6442">
              <w:fldChar w:fldCharType="begin">
                <w:ffData>
                  <w:name w:val=""/>
                  <w:enabled/>
                  <w:calcOnExit w:val="0"/>
                  <w:textInput>
                    <w:maxLength w:val="10"/>
                  </w:textInput>
                </w:ffData>
              </w:fldChar>
            </w:r>
            <w:r w:rsidR="00EE1100" w:rsidRPr="00FE6442">
              <w:instrText xml:space="preserve"> FORMTEXT </w:instrText>
            </w:r>
            <w:r w:rsidR="00EE1100" w:rsidRPr="00FE6442">
              <w:fldChar w:fldCharType="separate"/>
            </w:r>
            <w:r w:rsidR="00EE1100" w:rsidRPr="00FE6442">
              <w:t> </w:t>
            </w:r>
            <w:r w:rsidR="00EE1100" w:rsidRPr="00FE6442">
              <w:t> </w:t>
            </w:r>
            <w:r w:rsidR="00EE1100" w:rsidRPr="00FE6442">
              <w:t> </w:t>
            </w:r>
            <w:r w:rsidR="00EE1100" w:rsidRPr="00FE6442">
              <w:t> </w:t>
            </w:r>
            <w:r w:rsidR="00EE1100" w:rsidRPr="00FE6442">
              <w:t> </w:t>
            </w:r>
            <w:r w:rsidR="00EE1100"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02256CDD" w14:textId="038E7111" w:rsidR="00FE6442" w:rsidRPr="00FE6442" w:rsidRDefault="00FE6442" w:rsidP="008B62AB">
            <w:pPr>
              <w:jc w:val="center"/>
            </w:pPr>
            <w:r w:rsidRPr="00FE6442">
              <w:t xml:space="preserve">Geschäftsjahr </w:t>
            </w:r>
            <w:r w:rsidR="00EE1100" w:rsidRPr="00FE6442">
              <w:fldChar w:fldCharType="begin">
                <w:ffData>
                  <w:name w:val=""/>
                  <w:enabled/>
                  <w:calcOnExit w:val="0"/>
                  <w:textInput>
                    <w:maxLength w:val="10"/>
                  </w:textInput>
                </w:ffData>
              </w:fldChar>
            </w:r>
            <w:r w:rsidR="00EE1100" w:rsidRPr="00FE6442">
              <w:instrText xml:space="preserve"> FORMTEXT </w:instrText>
            </w:r>
            <w:r w:rsidR="00EE1100" w:rsidRPr="00FE6442">
              <w:fldChar w:fldCharType="separate"/>
            </w:r>
            <w:r w:rsidR="00EE1100" w:rsidRPr="00FE6442">
              <w:t> </w:t>
            </w:r>
            <w:r w:rsidR="00EE1100" w:rsidRPr="00FE6442">
              <w:t> </w:t>
            </w:r>
            <w:r w:rsidR="00EE1100" w:rsidRPr="00FE6442">
              <w:t> </w:t>
            </w:r>
            <w:r w:rsidR="00EE1100" w:rsidRPr="00FE6442">
              <w:t> </w:t>
            </w:r>
            <w:r w:rsidR="00EE1100" w:rsidRPr="00FE6442">
              <w:t> </w:t>
            </w:r>
            <w:r w:rsidR="00EE1100"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70CE0178" w14:textId="1A24C54B" w:rsidR="00FE6442" w:rsidRPr="00FE6442" w:rsidRDefault="00FE6442" w:rsidP="008B62AB">
            <w:pPr>
              <w:jc w:val="center"/>
            </w:pPr>
            <w:r w:rsidRPr="00FE6442">
              <w:t xml:space="preserve">Geschäftsjahr </w:t>
            </w:r>
            <w:r w:rsidR="00EE1100" w:rsidRPr="00FE6442">
              <w:fldChar w:fldCharType="begin">
                <w:ffData>
                  <w:name w:val=""/>
                  <w:enabled/>
                  <w:calcOnExit w:val="0"/>
                  <w:textInput>
                    <w:maxLength w:val="10"/>
                  </w:textInput>
                </w:ffData>
              </w:fldChar>
            </w:r>
            <w:r w:rsidR="00EE1100" w:rsidRPr="00FE6442">
              <w:instrText xml:space="preserve"> FORMTEXT </w:instrText>
            </w:r>
            <w:r w:rsidR="00EE1100" w:rsidRPr="00FE6442">
              <w:fldChar w:fldCharType="separate"/>
            </w:r>
            <w:r w:rsidR="00EE1100" w:rsidRPr="00FE6442">
              <w:t> </w:t>
            </w:r>
            <w:r w:rsidR="00EE1100" w:rsidRPr="00FE6442">
              <w:t> </w:t>
            </w:r>
            <w:r w:rsidR="00EE1100" w:rsidRPr="00FE6442">
              <w:t> </w:t>
            </w:r>
            <w:r w:rsidR="00EE1100" w:rsidRPr="00FE6442">
              <w:t> </w:t>
            </w:r>
            <w:r w:rsidR="00EE1100" w:rsidRPr="00FE6442">
              <w:t> </w:t>
            </w:r>
            <w:r w:rsidR="00EE1100" w:rsidRPr="00FE6442">
              <w:fldChar w:fldCharType="end"/>
            </w:r>
          </w:p>
        </w:tc>
      </w:tr>
      <w:tr w:rsidR="00EB0E7C" w:rsidRPr="00541634" w14:paraId="12118855"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62792FC" w14:textId="485F416A"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73ECF52" w14:textId="5DB7F750"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A46DB4" w14:textId="54464B42"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r>
    </w:tbl>
    <w:p w14:paraId="7709C091" w14:textId="67D48E7B" w:rsidR="00FE6442" w:rsidRPr="008E5C0C" w:rsidRDefault="00293BC8" w:rsidP="00EE0F5A">
      <w:pPr>
        <w:pStyle w:val="berschrift2"/>
      </w:pPr>
      <w:r w:rsidRPr="008E5C0C">
        <w:t>Erklärung über den Umsatz</w:t>
      </w:r>
      <w:r w:rsidR="00573E8D" w:rsidRPr="008E5C0C">
        <w:t xml:space="preserve"> des Unternehmens</w:t>
      </w:r>
      <w:r w:rsidRPr="008E5C0C">
        <w:t xml:space="preserve"> </w:t>
      </w:r>
      <w:r w:rsidR="00F6366D" w:rsidRPr="00293BC8">
        <w:rPr>
          <w:sz w:val="24"/>
        </w:rPr>
        <w:t>im Tätigkeitsbereich</w:t>
      </w:r>
      <w:r w:rsidR="00F6366D">
        <w:rPr>
          <w:sz w:val="24"/>
        </w:rPr>
        <w:t xml:space="preserve"> de</w:t>
      </w:r>
      <w:r w:rsidR="00F45FFF">
        <w:rPr>
          <w:sz w:val="24"/>
        </w:rPr>
        <w:t xml:space="preserve">r betriebsärztlichen Versorgung </w:t>
      </w:r>
      <w:r w:rsidR="00F6366D">
        <w:rPr>
          <w:sz w:val="24"/>
        </w:rPr>
        <w:t xml:space="preserve">für die </w:t>
      </w:r>
      <w:r w:rsidRPr="008E5C0C">
        <w:t xml:space="preserve">letzten drei </w:t>
      </w:r>
      <w:r w:rsidR="00F6366D">
        <w:t xml:space="preserve">abgeschlossenen </w:t>
      </w:r>
      <w:r w:rsidR="001952DA" w:rsidRPr="008E5C0C">
        <w:t>Geschäftsj</w:t>
      </w:r>
      <w:r w:rsidRPr="008E5C0C">
        <w:t>ahre</w:t>
      </w:r>
    </w:p>
    <w:tbl>
      <w:tblPr>
        <w:tblStyle w:val="Tabellenraster"/>
        <w:tblW w:w="9015" w:type="dxa"/>
        <w:tblInd w:w="421" w:type="dxa"/>
        <w:tblLook w:val="04A0" w:firstRow="1" w:lastRow="0" w:firstColumn="1" w:lastColumn="0" w:noHBand="0" w:noVBand="1"/>
      </w:tblPr>
      <w:tblGrid>
        <w:gridCol w:w="3005"/>
        <w:gridCol w:w="3005"/>
        <w:gridCol w:w="3005"/>
      </w:tblGrid>
      <w:tr w:rsidR="00F6366D" w:rsidRPr="00541634" w14:paraId="7FABAAB6"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6871C27A" w14:textId="32280B7D" w:rsidR="00F6366D" w:rsidRPr="00FE6442" w:rsidRDefault="00F6366D" w:rsidP="00F6366D">
            <w:pPr>
              <w:jc w:val="center"/>
            </w:pPr>
            <w:r w:rsidRPr="00FE6442">
              <w:t xml:space="preserve">Geschäftsjahr </w:t>
            </w:r>
            <w:r w:rsidR="00EE1100" w:rsidRPr="00FE6442">
              <w:fldChar w:fldCharType="begin">
                <w:ffData>
                  <w:name w:val=""/>
                  <w:enabled/>
                  <w:calcOnExit w:val="0"/>
                  <w:textInput>
                    <w:maxLength w:val="10"/>
                  </w:textInput>
                </w:ffData>
              </w:fldChar>
            </w:r>
            <w:r w:rsidR="00EE1100" w:rsidRPr="00FE6442">
              <w:instrText xml:space="preserve"> FORMTEXT </w:instrText>
            </w:r>
            <w:r w:rsidR="00EE1100" w:rsidRPr="00FE6442">
              <w:fldChar w:fldCharType="separate"/>
            </w:r>
            <w:r w:rsidR="00EE1100" w:rsidRPr="00FE6442">
              <w:t> </w:t>
            </w:r>
            <w:r w:rsidR="00EE1100" w:rsidRPr="00FE6442">
              <w:t> </w:t>
            </w:r>
            <w:r w:rsidR="00EE1100" w:rsidRPr="00FE6442">
              <w:t> </w:t>
            </w:r>
            <w:r w:rsidR="00EE1100" w:rsidRPr="00FE6442">
              <w:t> </w:t>
            </w:r>
            <w:r w:rsidR="00EE1100" w:rsidRPr="00FE6442">
              <w:t> </w:t>
            </w:r>
            <w:r w:rsidR="00EE1100"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6F3E9E8E" w14:textId="1B6AF121" w:rsidR="00F6366D" w:rsidRPr="00FE6442" w:rsidRDefault="00F6366D" w:rsidP="00F6366D">
            <w:pPr>
              <w:jc w:val="center"/>
            </w:pPr>
            <w:r w:rsidRPr="00FE6442">
              <w:t xml:space="preserve">Geschäftsjahr </w:t>
            </w:r>
            <w:r w:rsidR="00EE1100" w:rsidRPr="00FE6442">
              <w:fldChar w:fldCharType="begin">
                <w:ffData>
                  <w:name w:val=""/>
                  <w:enabled/>
                  <w:calcOnExit w:val="0"/>
                  <w:textInput>
                    <w:maxLength w:val="10"/>
                  </w:textInput>
                </w:ffData>
              </w:fldChar>
            </w:r>
            <w:r w:rsidR="00EE1100" w:rsidRPr="00FE6442">
              <w:instrText xml:space="preserve"> FORMTEXT </w:instrText>
            </w:r>
            <w:r w:rsidR="00EE1100" w:rsidRPr="00FE6442">
              <w:fldChar w:fldCharType="separate"/>
            </w:r>
            <w:r w:rsidR="00EE1100" w:rsidRPr="00FE6442">
              <w:t> </w:t>
            </w:r>
            <w:r w:rsidR="00EE1100" w:rsidRPr="00FE6442">
              <w:t> </w:t>
            </w:r>
            <w:r w:rsidR="00EE1100" w:rsidRPr="00FE6442">
              <w:t> </w:t>
            </w:r>
            <w:r w:rsidR="00EE1100" w:rsidRPr="00FE6442">
              <w:t> </w:t>
            </w:r>
            <w:r w:rsidR="00EE1100" w:rsidRPr="00FE6442">
              <w:t> </w:t>
            </w:r>
            <w:r w:rsidR="00EE1100"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50559E6D" w14:textId="0CD199B2" w:rsidR="00F6366D" w:rsidRPr="00FE6442" w:rsidRDefault="00F6366D" w:rsidP="00F6366D">
            <w:pPr>
              <w:jc w:val="center"/>
            </w:pPr>
            <w:r w:rsidRPr="00FE6442">
              <w:t xml:space="preserve">Geschäftsjahr </w:t>
            </w:r>
            <w:r w:rsidR="00EE1100" w:rsidRPr="00FE6442">
              <w:fldChar w:fldCharType="begin">
                <w:ffData>
                  <w:name w:val=""/>
                  <w:enabled/>
                  <w:calcOnExit w:val="0"/>
                  <w:textInput>
                    <w:maxLength w:val="10"/>
                  </w:textInput>
                </w:ffData>
              </w:fldChar>
            </w:r>
            <w:r w:rsidR="00EE1100" w:rsidRPr="00FE6442">
              <w:instrText xml:space="preserve"> FORMTEXT </w:instrText>
            </w:r>
            <w:r w:rsidR="00EE1100" w:rsidRPr="00FE6442">
              <w:fldChar w:fldCharType="separate"/>
            </w:r>
            <w:r w:rsidR="00EE1100" w:rsidRPr="00FE6442">
              <w:t> </w:t>
            </w:r>
            <w:r w:rsidR="00EE1100" w:rsidRPr="00FE6442">
              <w:t> </w:t>
            </w:r>
            <w:r w:rsidR="00EE1100" w:rsidRPr="00FE6442">
              <w:t> </w:t>
            </w:r>
            <w:r w:rsidR="00EE1100" w:rsidRPr="00FE6442">
              <w:t> </w:t>
            </w:r>
            <w:r w:rsidR="00EE1100" w:rsidRPr="00FE6442">
              <w:t> </w:t>
            </w:r>
            <w:r w:rsidR="00EE1100" w:rsidRPr="00FE6442">
              <w:fldChar w:fldCharType="end"/>
            </w:r>
          </w:p>
        </w:tc>
      </w:tr>
      <w:tr w:rsidR="00EB0E7C" w:rsidRPr="00541634" w14:paraId="0187FF96"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7C116A1" w14:textId="3867B79D"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58E0AE9" w14:textId="3E551569"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75456030" w14:textId="1CB6CD9B"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r>
    </w:tbl>
    <w:p w14:paraId="3E6576E2" w14:textId="0AD58CFF" w:rsidR="00BB7E15" w:rsidRPr="00794DAE" w:rsidRDefault="00BB7E15" w:rsidP="00BB7E15">
      <w:pPr>
        <w:pStyle w:val="Listenabsatz"/>
        <w:numPr>
          <w:ilvl w:val="0"/>
          <w:numId w:val="7"/>
        </w:numPr>
        <w:tabs>
          <w:tab w:val="left" w:pos="426"/>
        </w:tabs>
        <w:spacing w:before="360" w:after="200"/>
        <w:ind w:left="357" w:hanging="357"/>
        <w:rPr>
          <w:rFonts w:ascii="Times New Roman" w:hAnsi="Times New Roman"/>
          <w:b/>
        </w:rPr>
      </w:pPr>
      <w:r w:rsidRPr="00794DAE">
        <w:rPr>
          <w:rFonts w:ascii="Times New Roman" w:hAnsi="Times New Roman"/>
          <w:b/>
        </w:rPr>
        <w:t xml:space="preserve">Eigenerklärung des Bieters, dass er </w:t>
      </w:r>
      <w:r w:rsidR="007958D6" w:rsidRPr="00953346">
        <w:rPr>
          <w:rFonts w:ascii="Times New Roman" w:hAnsi="Times New Roman"/>
          <w:b/>
        </w:rPr>
        <w:t xml:space="preserve">über </w:t>
      </w:r>
      <w:r w:rsidR="007958D6">
        <w:rPr>
          <w:rFonts w:ascii="Times New Roman" w:hAnsi="Times New Roman"/>
          <w:b/>
        </w:rPr>
        <w:t>folgende V</w:t>
      </w:r>
      <w:r w:rsidR="007958D6" w:rsidRPr="00953346">
        <w:rPr>
          <w:rFonts w:ascii="Times New Roman" w:hAnsi="Times New Roman"/>
          <w:b/>
        </w:rPr>
        <w:t>ersicherung</w:t>
      </w:r>
      <w:r w:rsidR="007958D6">
        <w:rPr>
          <w:rFonts w:ascii="Times New Roman" w:hAnsi="Times New Roman"/>
          <w:b/>
        </w:rPr>
        <w:t>en</w:t>
      </w:r>
      <w:r w:rsidR="007958D6" w:rsidRPr="00953346">
        <w:rPr>
          <w:rFonts w:ascii="Times New Roman" w:hAnsi="Times New Roman"/>
          <w:b/>
        </w:rPr>
        <w:t xml:space="preserve"> verfügt bzw. bis zum Vertragsbeginn verfügen wird.</w:t>
      </w:r>
    </w:p>
    <w:p w14:paraId="558E8ED2" w14:textId="77777777" w:rsidR="00BB7E15" w:rsidRPr="00794DAE" w:rsidRDefault="00BB7E15" w:rsidP="00BB7E15">
      <w:pPr>
        <w:pStyle w:val="Listenabsatz"/>
        <w:tabs>
          <w:tab w:val="left" w:pos="426"/>
        </w:tabs>
        <w:spacing w:after="200" w:line="276" w:lineRule="auto"/>
        <w:ind w:left="360"/>
        <w:rPr>
          <w:rFonts w:ascii="Times New Roman" w:hAnsi="Times New Roman"/>
          <w:b/>
        </w:rPr>
      </w:pPr>
      <w:r w:rsidRPr="00794DAE">
        <w:rPr>
          <w:rFonts w:ascii="Times New Roman" w:hAnsi="Times New Roman"/>
          <w:b/>
        </w:rPr>
        <w:t>(Nachweis kann gern zusätzlich beigefügt werden)</w:t>
      </w:r>
    </w:p>
    <w:tbl>
      <w:tblPr>
        <w:tblStyle w:val="Tabellenraster"/>
        <w:tblW w:w="9469" w:type="dxa"/>
        <w:tblInd w:w="421" w:type="dxa"/>
        <w:tblLook w:val="04A0" w:firstRow="1" w:lastRow="0" w:firstColumn="1" w:lastColumn="0" w:noHBand="0" w:noVBand="1"/>
      </w:tblPr>
      <w:tblGrid>
        <w:gridCol w:w="7371"/>
        <w:gridCol w:w="1134"/>
        <w:gridCol w:w="964"/>
      </w:tblGrid>
      <w:tr w:rsidR="00BB7E15" w:rsidRPr="00BB7E15" w14:paraId="145B9800" w14:textId="77777777" w:rsidTr="00B36E90">
        <w:trPr>
          <w:trHeight w:val="510"/>
        </w:trPr>
        <w:tc>
          <w:tcPr>
            <w:tcW w:w="7371" w:type="dxa"/>
            <w:vMerge w:val="restart"/>
            <w:tcBorders>
              <w:top w:val="single" w:sz="4" w:space="0" w:color="auto"/>
              <w:left w:val="single" w:sz="4" w:space="0" w:color="auto"/>
              <w:right w:val="single" w:sz="4" w:space="0" w:color="auto"/>
            </w:tcBorders>
            <w:vAlign w:val="center"/>
            <w:hideMark/>
          </w:tcPr>
          <w:p w14:paraId="5909FC82" w14:textId="26E1C762" w:rsidR="00BB7E15" w:rsidRPr="00794DAE" w:rsidRDefault="00BB7E15" w:rsidP="00BB495D">
            <w:pPr>
              <w:tabs>
                <w:tab w:val="left" w:pos="426"/>
              </w:tabs>
            </w:pPr>
            <w:r w:rsidRPr="00794DAE">
              <w:t xml:space="preserve">Mein Betrieb verfügt über eine derzeit sowie zum geplanten Vertragsstart gültige </w:t>
            </w:r>
            <w:bookmarkStart w:id="0" w:name="_Hlk225423995"/>
            <w:r w:rsidRPr="00794DAE">
              <w:t>Betriebs-/Berufshaftpflichtversicherung</w:t>
            </w:r>
            <w:bookmarkEnd w:id="0"/>
            <w:r w:rsidRPr="00794DAE">
              <w:t xml:space="preserve">, welche die nachfolgend genannten </w:t>
            </w:r>
            <w:bookmarkStart w:id="1" w:name="_Hlk225423781"/>
            <w:r w:rsidRPr="00794DAE">
              <w:t>Mindestversicherungssummen abdeckt</w:t>
            </w:r>
            <w:r w:rsidR="00D237A2">
              <w:t>:</w:t>
            </w:r>
          </w:p>
          <w:p w14:paraId="6F28E87B" w14:textId="5E74580F" w:rsidR="00BB7E15" w:rsidRPr="00794DAE" w:rsidRDefault="00BB7E15" w:rsidP="00BB495D">
            <w:pPr>
              <w:tabs>
                <w:tab w:val="left" w:pos="176"/>
              </w:tabs>
              <w:ind w:left="176"/>
            </w:pPr>
            <w:r w:rsidRPr="00794DAE">
              <w:t xml:space="preserve">- Für Personenschäden mindestens 3.000.000 EUR pauschal je Schadensfall </w:t>
            </w:r>
            <w:r w:rsidR="00E22D94">
              <w:t>zwei</w:t>
            </w:r>
            <w:r w:rsidR="00E22D94" w:rsidRPr="00794DAE">
              <w:t xml:space="preserve">fach </w:t>
            </w:r>
            <w:r w:rsidRPr="00794DAE">
              <w:t>maximiert pro Jahr.</w:t>
            </w:r>
          </w:p>
          <w:p w14:paraId="431BAD05" w14:textId="639555D0" w:rsidR="00BB7E15" w:rsidRDefault="00BB7E15" w:rsidP="00BB495D">
            <w:pPr>
              <w:tabs>
                <w:tab w:val="left" w:pos="176"/>
              </w:tabs>
              <w:ind w:left="176"/>
            </w:pPr>
            <w:r w:rsidRPr="00794DAE">
              <w:t xml:space="preserve">- Für Sachschäden mindestens </w:t>
            </w:r>
            <w:r w:rsidR="00E22D94">
              <w:t>1</w:t>
            </w:r>
            <w:r w:rsidRPr="00794DAE">
              <w:t xml:space="preserve">.000.000 EUR pauschal je Schadensfall </w:t>
            </w:r>
            <w:r w:rsidR="00E22D94">
              <w:t>zwei</w:t>
            </w:r>
            <w:r w:rsidR="00E22D94" w:rsidRPr="00794DAE">
              <w:t>fach</w:t>
            </w:r>
            <w:r w:rsidRPr="00794DAE">
              <w:t xml:space="preserve"> maximiert pro Jahr.</w:t>
            </w:r>
          </w:p>
          <w:p w14:paraId="0F6BAE0C" w14:textId="5F03C1A3" w:rsidR="00E22D94" w:rsidRPr="00BB7E15" w:rsidRDefault="00E22D94" w:rsidP="00BB495D">
            <w:pPr>
              <w:tabs>
                <w:tab w:val="left" w:pos="176"/>
              </w:tabs>
              <w:ind w:left="176"/>
              <w:rPr>
                <w:b/>
              </w:rPr>
            </w:pPr>
            <w:r w:rsidRPr="00794DAE">
              <w:t xml:space="preserve">- Für </w:t>
            </w:r>
            <w:r>
              <w:t>Vermögenss</w:t>
            </w:r>
            <w:r w:rsidRPr="00794DAE">
              <w:t xml:space="preserve">chäden mindestens </w:t>
            </w:r>
            <w:r>
              <w:t>1</w:t>
            </w:r>
            <w:r w:rsidRPr="00794DAE">
              <w:t xml:space="preserve">.000.000 EUR pauschal je Schadensfall </w:t>
            </w:r>
            <w:r>
              <w:t>zwei</w:t>
            </w:r>
            <w:r w:rsidRPr="00794DAE">
              <w:t>fach maximiert pro Jahr.</w:t>
            </w:r>
            <w:bookmarkEnd w:id="1"/>
          </w:p>
        </w:tc>
        <w:tc>
          <w:tcPr>
            <w:tcW w:w="1134" w:type="dxa"/>
            <w:tcBorders>
              <w:top w:val="single" w:sz="4" w:space="0" w:color="auto"/>
              <w:left w:val="single" w:sz="4" w:space="0" w:color="auto"/>
              <w:bottom w:val="single" w:sz="4" w:space="0" w:color="auto"/>
              <w:right w:val="single" w:sz="4" w:space="0" w:color="auto"/>
            </w:tcBorders>
            <w:vAlign w:val="center"/>
            <w:hideMark/>
          </w:tcPr>
          <w:p w14:paraId="3100C379" w14:textId="77777777" w:rsidR="00BB7E15" w:rsidRPr="00B10207" w:rsidRDefault="00BB7E15" w:rsidP="00BB495D">
            <w:pPr>
              <w:tabs>
                <w:tab w:val="left" w:pos="426"/>
              </w:tabs>
              <w:jc w:val="center"/>
              <w:rPr>
                <w:b/>
                <w:bCs/>
              </w:rPr>
            </w:pPr>
            <w:r w:rsidRPr="00B10207">
              <w:rPr>
                <w:b/>
                <w:bCs/>
              </w:rPr>
              <w:t>ja</w:t>
            </w:r>
          </w:p>
        </w:tc>
        <w:tc>
          <w:tcPr>
            <w:tcW w:w="964" w:type="dxa"/>
            <w:tcBorders>
              <w:top w:val="single" w:sz="4" w:space="0" w:color="auto"/>
              <w:left w:val="single" w:sz="4" w:space="0" w:color="auto"/>
              <w:right w:val="single" w:sz="4" w:space="0" w:color="auto"/>
            </w:tcBorders>
            <w:vAlign w:val="center"/>
            <w:hideMark/>
          </w:tcPr>
          <w:p w14:paraId="0557CCE1" w14:textId="77777777" w:rsidR="00BB7E15" w:rsidRPr="00B10207" w:rsidRDefault="00BB7E15" w:rsidP="00BB495D">
            <w:pPr>
              <w:tabs>
                <w:tab w:val="left" w:pos="426"/>
              </w:tabs>
              <w:jc w:val="center"/>
              <w:rPr>
                <w:b/>
                <w:bCs/>
              </w:rPr>
            </w:pPr>
            <w:r w:rsidRPr="00B10207">
              <w:rPr>
                <w:b/>
                <w:bCs/>
              </w:rPr>
              <w:t>nein</w:t>
            </w:r>
          </w:p>
        </w:tc>
      </w:tr>
      <w:tr w:rsidR="00BB7E15" w:rsidRPr="00BB7E15" w14:paraId="09914642" w14:textId="77777777" w:rsidTr="00B36E90">
        <w:trPr>
          <w:trHeight w:val="345"/>
        </w:trPr>
        <w:tc>
          <w:tcPr>
            <w:tcW w:w="7371" w:type="dxa"/>
            <w:vMerge/>
            <w:tcBorders>
              <w:left w:val="single" w:sz="4" w:space="0" w:color="auto"/>
              <w:bottom w:val="single" w:sz="4" w:space="0" w:color="auto"/>
              <w:right w:val="single" w:sz="4" w:space="0" w:color="auto"/>
            </w:tcBorders>
            <w:vAlign w:val="center"/>
          </w:tcPr>
          <w:p w14:paraId="18E2FDB0" w14:textId="77777777" w:rsidR="00BB7E15" w:rsidRPr="00BB7E15" w:rsidRDefault="00BB7E15" w:rsidP="00BB495D">
            <w:pPr>
              <w:tabs>
                <w:tab w:val="left" w:pos="426"/>
              </w:tabs>
              <w:rPr>
                <w:b/>
              </w:rPr>
            </w:pPr>
          </w:p>
        </w:tc>
        <w:sdt>
          <w:sdtPr>
            <w:rPr>
              <w:b/>
              <w:sz w:val="32"/>
              <w:szCs w:val="32"/>
            </w:rPr>
            <w:id w:val="1250545355"/>
            <w14:checkbox>
              <w14:checked w14:val="0"/>
              <w14:checkedState w14:val="2612" w14:font="MS Gothic"/>
              <w14:uncheckedState w14:val="2610" w14:font="MS Gothic"/>
            </w14:checkbox>
          </w:sdtPr>
          <w:sdtEndPr/>
          <w:sdtContent>
            <w:tc>
              <w:tcPr>
                <w:tcW w:w="1134" w:type="dxa"/>
                <w:tcBorders>
                  <w:top w:val="single" w:sz="4" w:space="0" w:color="auto"/>
                  <w:left w:val="single" w:sz="4" w:space="0" w:color="auto"/>
                  <w:bottom w:val="single" w:sz="4" w:space="0" w:color="auto"/>
                  <w:right w:val="single" w:sz="4" w:space="0" w:color="auto"/>
                </w:tcBorders>
                <w:vAlign w:val="center"/>
              </w:tcPr>
              <w:p w14:paraId="572AF991" w14:textId="026CC9BC" w:rsidR="00BB7E15" w:rsidRPr="00B10207" w:rsidRDefault="00742626" w:rsidP="00BB495D">
                <w:pPr>
                  <w:tabs>
                    <w:tab w:val="left" w:pos="426"/>
                  </w:tabs>
                  <w:jc w:val="center"/>
                  <w:rPr>
                    <w:b/>
                    <w:sz w:val="32"/>
                    <w:szCs w:val="32"/>
                  </w:rPr>
                </w:pPr>
                <w:r>
                  <w:rPr>
                    <w:rFonts w:ascii="MS Gothic" w:eastAsia="MS Gothic" w:hAnsi="MS Gothic" w:hint="eastAsia"/>
                    <w:b/>
                    <w:sz w:val="32"/>
                    <w:szCs w:val="32"/>
                  </w:rPr>
                  <w:t>☐</w:t>
                </w:r>
              </w:p>
            </w:tc>
          </w:sdtContent>
        </w:sdt>
        <w:sdt>
          <w:sdtPr>
            <w:rPr>
              <w:b/>
              <w:sz w:val="32"/>
              <w:szCs w:val="32"/>
            </w:rPr>
            <w:id w:val="-446082074"/>
            <w14:checkbox>
              <w14:checked w14:val="0"/>
              <w14:checkedState w14:val="2612" w14:font="MS Gothic"/>
              <w14:uncheckedState w14:val="2610" w14:font="MS Gothic"/>
            </w14:checkbox>
          </w:sdtPr>
          <w:sdtEndPr/>
          <w:sdtContent>
            <w:tc>
              <w:tcPr>
                <w:tcW w:w="964" w:type="dxa"/>
                <w:tcBorders>
                  <w:left w:val="single" w:sz="4" w:space="0" w:color="auto"/>
                  <w:bottom w:val="single" w:sz="4" w:space="0" w:color="auto"/>
                  <w:right w:val="single" w:sz="4" w:space="0" w:color="auto"/>
                </w:tcBorders>
                <w:vAlign w:val="center"/>
              </w:tcPr>
              <w:p w14:paraId="26B50519" w14:textId="2C99C832" w:rsidR="00BB7E15" w:rsidRPr="00BB7E15" w:rsidRDefault="00B10207" w:rsidP="00BB495D">
                <w:pPr>
                  <w:tabs>
                    <w:tab w:val="left" w:pos="426"/>
                  </w:tabs>
                  <w:jc w:val="center"/>
                  <w:rPr>
                    <w:b/>
                    <w:sz w:val="24"/>
                  </w:rPr>
                </w:pPr>
                <w:r w:rsidRPr="00B10207">
                  <w:rPr>
                    <w:rFonts w:ascii="MS Gothic" w:eastAsia="MS Gothic" w:hAnsi="MS Gothic" w:hint="eastAsia"/>
                    <w:b/>
                    <w:sz w:val="32"/>
                    <w:szCs w:val="32"/>
                  </w:rPr>
                  <w:t>☐</w:t>
                </w:r>
              </w:p>
            </w:tc>
          </w:sdtContent>
        </w:sdt>
      </w:tr>
    </w:tbl>
    <w:p w14:paraId="254111F8" w14:textId="77777777" w:rsidR="00BB7E15" w:rsidRPr="00794DAE" w:rsidRDefault="00BB7E15" w:rsidP="00BB7E15">
      <w:pPr>
        <w:tabs>
          <w:tab w:val="left" w:pos="426"/>
        </w:tabs>
        <w:ind w:left="420" w:hanging="420"/>
        <w:rPr>
          <w:rFonts w:cs="Times New Roman"/>
        </w:rPr>
      </w:pPr>
    </w:p>
    <w:p w14:paraId="4C5B0F37" w14:textId="77777777" w:rsidR="00BB7E15" w:rsidRPr="00794DAE" w:rsidRDefault="00BB7E15" w:rsidP="00BB7E15">
      <w:pPr>
        <w:tabs>
          <w:tab w:val="left" w:pos="284"/>
        </w:tabs>
        <w:ind w:left="284"/>
        <w:rPr>
          <w:rFonts w:cs="Times New Roman"/>
        </w:rPr>
      </w:pPr>
      <w:r w:rsidRPr="00794DAE">
        <w:rPr>
          <w:rFonts w:cs="Times New Roman"/>
        </w:rPr>
        <w:t xml:space="preserve">Sofern der Bieter </w:t>
      </w:r>
      <w:r w:rsidRPr="00794DAE">
        <w:rPr>
          <w:rFonts w:cs="Times New Roman"/>
          <w:u w:val="single"/>
        </w:rPr>
        <w:t>nicht</w:t>
      </w:r>
      <w:r w:rsidRPr="00794DAE">
        <w:rPr>
          <w:rFonts w:cs="Times New Roman"/>
        </w:rPr>
        <w:t xml:space="preserve"> über eine entsprechende Betriebs-/Berufshaftpflichtversicherung verfügt:</w:t>
      </w:r>
    </w:p>
    <w:p w14:paraId="5C638CB1" w14:textId="77777777" w:rsidR="00BB7E15" w:rsidRPr="00794DAE" w:rsidRDefault="00BB7E15" w:rsidP="00BB7E15">
      <w:pPr>
        <w:tabs>
          <w:tab w:val="left" w:pos="284"/>
        </w:tabs>
        <w:ind w:left="284"/>
        <w:rPr>
          <w:rFonts w:cs="Times New Roman"/>
        </w:rPr>
      </w:pPr>
    </w:p>
    <w:p w14:paraId="721948BA" w14:textId="42B9D5A5" w:rsidR="00BB7E15" w:rsidRPr="00794DAE" w:rsidRDefault="00BA61DD" w:rsidP="00742626">
      <w:pPr>
        <w:pStyle w:val="Listenabsatz"/>
        <w:tabs>
          <w:tab w:val="left" w:pos="426"/>
        </w:tabs>
        <w:spacing w:line="276" w:lineRule="auto"/>
        <w:ind w:left="851" w:hanging="494"/>
        <w:contextualSpacing w:val="0"/>
        <w:rPr>
          <w:rFonts w:ascii="Times New Roman" w:hAnsi="Times New Roman" w:cs="Times New Roman"/>
          <w:bCs/>
        </w:rPr>
      </w:pPr>
      <w:sdt>
        <w:sdtPr>
          <w:rPr>
            <w:b/>
            <w:sz w:val="32"/>
            <w:szCs w:val="32"/>
          </w:rPr>
          <w:id w:val="71621513"/>
          <w14:checkbox>
            <w14:checked w14:val="0"/>
            <w14:checkedState w14:val="2612" w14:font="MS Gothic"/>
            <w14:uncheckedState w14:val="2610" w14:font="MS Gothic"/>
          </w14:checkbox>
        </w:sdtPr>
        <w:sdtEndPr/>
        <w:sdtContent>
          <w:r w:rsidR="00742626">
            <w:rPr>
              <w:rFonts w:ascii="MS Gothic" w:eastAsia="MS Gothic" w:hAnsi="MS Gothic" w:hint="eastAsia"/>
              <w:b/>
              <w:sz w:val="32"/>
              <w:szCs w:val="32"/>
            </w:rPr>
            <w:t>☐</w:t>
          </w:r>
        </w:sdtContent>
      </w:sdt>
      <w:r w:rsidR="00BB7E15" w:rsidRPr="00794DAE">
        <w:rPr>
          <w:rFonts w:ascii="Times New Roman" w:hAnsi="Times New Roman" w:cs="Times New Roman"/>
          <w:bCs/>
        </w:rPr>
        <w:t xml:space="preserve"> </w:t>
      </w:r>
      <w:r w:rsidR="00BB7E15" w:rsidRPr="00794DAE">
        <w:rPr>
          <w:rFonts w:ascii="Times New Roman" w:hAnsi="Times New Roman" w:cs="Times New Roman"/>
          <w:bCs/>
        </w:rPr>
        <w:tab/>
        <w:t>Ich/Wir versichern, im Auftragsfall eine den obigen Anforderungen entsprechende Versicherung abzuschließen.</w:t>
      </w:r>
    </w:p>
    <w:p w14:paraId="4F07ED06" w14:textId="77777777" w:rsidR="00BB7E15" w:rsidRPr="00794DAE" w:rsidRDefault="00BB7E15" w:rsidP="00BB7E15">
      <w:pPr>
        <w:pStyle w:val="Listenabsatz"/>
        <w:tabs>
          <w:tab w:val="left" w:pos="426"/>
        </w:tabs>
        <w:ind w:left="357"/>
        <w:rPr>
          <w:rFonts w:ascii="Times New Roman" w:hAnsi="Times New Roman" w:cs="Times New Roman"/>
          <w:bCs/>
          <w:i/>
          <w:iCs/>
        </w:rPr>
      </w:pPr>
    </w:p>
    <w:p w14:paraId="7E1CD6EB" w14:textId="6D643B0C" w:rsidR="00FF0731" w:rsidRDefault="00BB7E15" w:rsidP="00BB7E15">
      <w:pPr>
        <w:pStyle w:val="Listenabsatz"/>
        <w:tabs>
          <w:tab w:val="left" w:pos="426"/>
        </w:tabs>
        <w:ind w:left="357"/>
        <w:rPr>
          <w:rFonts w:ascii="Times New Roman" w:hAnsi="Times New Roman" w:cs="Times New Roman"/>
          <w:bCs/>
          <w:i/>
          <w:iCs/>
        </w:rPr>
      </w:pPr>
      <w:r w:rsidRPr="00794DAE">
        <w:rPr>
          <w:rFonts w:ascii="Times New Roman" w:hAnsi="Times New Roman" w:cs="Times New Roman"/>
          <w:bCs/>
          <w:i/>
          <w:iCs/>
        </w:rPr>
        <w:t>Die Erfüllung der Versicherungsanforderung muss in jedem Fall vor der Zuschlagserteilung durch Vorlage einer gültigen Versicherungspolice oder die Erklärung einer Versicherungsgesellschaft, mit dem Bieter eine entsprechende Versicherung abzuschließen, nachgewiesen werden.</w:t>
      </w:r>
    </w:p>
    <w:p w14:paraId="3E583EF8" w14:textId="77777777" w:rsidR="00FD1CDE" w:rsidRDefault="00FD1CDE" w:rsidP="00BB7E15">
      <w:pPr>
        <w:pStyle w:val="Listenabsatz"/>
        <w:tabs>
          <w:tab w:val="left" w:pos="426"/>
        </w:tabs>
        <w:ind w:left="357"/>
        <w:rPr>
          <w:rFonts w:ascii="Times New Roman" w:hAnsi="Times New Roman" w:cs="Times New Roman"/>
          <w:bCs/>
          <w:i/>
          <w:iCs/>
        </w:rPr>
      </w:pPr>
    </w:p>
    <w:p w14:paraId="233274AF" w14:textId="693F5D64" w:rsidR="00FD1CDE" w:rsidRPr="00950CBB" w:rsidRDefault="00FD1CDE" w:rsidP="00FD1CDE">
      <w:pPr>
        <w:pStyle w:val="berschrift2"/>
      </w:pPr>
      <w:r w:rsidRPr="00950CBB">
        <w:t xml:space="preserve">Erklärung </w:t>
      </w:r>
      <w:r>
        <w:t xml:space="preserve">zur </w:t>
      </w:r>
      <w:r w:rsidRPr="00FD1CDE">
        <w:t>arbeitsmedizinische</w:t>
      </w:r>
      <w:r>
        <w:t xml:space="preserve">n </w:t>
      </w:r>
      <w:r w:rsidRPr="00FD1CDE">
        <w:t>Fachkunde</w:t>
      </w:r>
      <w:r>
        <w:t xml:space="preserve"> nach § 4 ASiG</w:t>
      </w:r>
    </w:p>
    <w:p w14:paraId="6B161F18" w14:textId="5BCE370C" w:rsidR="00FD1CDE" w:rsidRPr="00FD1CDE" w:rsidRDefault="00FD1CDE" w:rsidP="00FD1CDE">
      <w:pPr>
        <w:pStyle w:val="Default"/>
        <w:ind w:left="360"/>
        <w:rPr>
          <w:rFonts w:ascii="Times New Roman" w:hAnsi="Times New Roman" w:cs="Times New Roman"/>
          <w:sz w:val="22"/>
          <w:szCs w:val="22"/>
        </w:rPr>
      </w:pPr>
      <w:r>
        <w:rPr>
          <w:rFonts w:ascii="Times New Roman" w:hAnsi="Times New Roman" w:cs="Times New Roman"/>
          <w:sz w:val="22"/>
          <w:szCs w:val="22"/>
        </w:rPr>
        <w:t>Mit Abgabe des Angebotes erkläre(n) i</w:t>
      </w:r>
      <w:r w:rsidRPr="00D432D1">
        <w:rPr>
          <w:rFonts w:ascii="Times New Roman" w:hAnsi="Times New Roman" w:cs="Times New Roman"/>
          <w:sz w:val="22"/>
          <w:szCs w:val="22"/>
        </w:rPr>
        <w:t xml:space="preserve">ch/wir, dass </w:t>
      </w:r>
      <w:r w:rsidRPr="00FD1CDE">
        <w:rPr>
          <w:rFonts w:ascii="Times New Roman" w:hAnsi="Times New Roman" w:cs="Times New Roman"/>
          <w:sz w:val="22"/>
          <w:szCs w:val="22"/>
        </w:rPr>
        <w:t>die arbeitsmedizinische Fachkunde nach § 4 ASiG vorhanden ist.</w:t>
      </w:r>
    </w:p>
    <w:p w14:paraId="6F25D435" w14:textId="77777777" w:rsidR="00FD1CDE" w:rsidRDefault="00FD1CDE" w:rsidP="00BB7E15">
      <w:pPr>
        <w:pStyle w:val="Listenabsatz"/>
        <w:tabs>
          <w:tab w:val="left" w:pos="426"/>
        </w:tabs>
        <w:ind w:left="357"/>
        <w:rPr>
          <w:rFonts w:ascii="Times New Roman" w:hAnsi="Times New Roman" w:cs="Times New Roman"/>
          <w:bCs/>
          <w:i/>
          <w:iCs/>
        </w:rPr>
      </w:pPr>
    </w:p>
    <w:p w14:paraId="393A3964" w14:textId="77777777" w:rsidR="00FF0731" w:rsidRDefault="00FF0731">
      <w:pPr>
        <w:jc w:val="left"/>
        <w:rPr>
          <w:rFonts w:cs="Times New Roman"/>
          <w:bCs/>
          <w:i/>
          <w:iCs/>
        </w:rPr>
      </w:pPr>
      <w:r>
        <w:rPr>
          <w:rFonts w:cs="Times New Roman"/>
          <w:bCs/>
          <w:i/>
          <w:iCs/>
        </w:rPr>
        <w:br w:type="page"/>
      </w:r>
    </w:p>
    <w:p w14:paraId="74978738" w14:textId="39924048" w:rsidR="00874154" w:rsidRDefault="00874154" w:rsidP="00874154">
      <w:pPr>
        <w:pStyle w:val="berschrift2"/>
      </w:pPr>
      <w:r>
        <w:lastRenderedPageBreak/>
        <w:t>Übersicht Personal</w:t>
      </w:r>
      <w:r w:rsidR="00E13AC2">
        <w:t>stamm</w:t>
      </w:r>
      <w:r w:rsidR="00B36E90">
        <w:t xml:space="preserve"> in den letzten 3 Jahren</w:t>
      </w:r>
      <w:r>
        <w:t>:</w:t>
      </w:r>
    </w:p>
    <w:p w14:paraId="63C79BE7" w14:textId="6422A5CB" w:rsidR="00874154" w:rsidRDefault="00874154" w:rsidP="00B36E90">
      <w:pPr>
        <w:pStyle w:val="Listenabsatz"/>
        <w:ind w:left="284"/>
        <w:rPr>
          <w:rFonts w:asciiTheme="majorBidi" w:hAnsiTheme="majorBidi" w:cstheme="majorBidi"/>
          <w:lang w:eastAsia="en-US"/>
        </w:rPr>
      </w:pPr>
      <w:r w:rsidRPr="00051341">
        <w:rPr>
          <w:rFonts w:asciiTheme="majorBidi" w:hAnsiTheme="majorBidi" w:cstheme="majorBidi"/>
          <w:lang w:eastAsia="en-US"/>
        </w:rPr>
        <w:t>Angabe zu</w:t>
      </w:r>
      <w:r w:rsidR="00E13AC2">
        <w:rPr>
          <w:rFonts w:asciiTheme="majorBidi" w:hAnsiTheme="majorBidi" w:cstheme="majorBidi"/>
          <w:lang w:eastAsia="en-US"/>
        </w:rPr>
        <w:t xml:space="preserve">m in den letzten 3 Jahren durchschnittlich beschäftigten Personal </w:t>
      </w:r>
      <w:r w:rsidRPr="00051341">
        <w:rPr>
          <w:rFonts w:asciiTheme="majorBidi" w:hAnsiTheme="majorBidi" w:cstheme="majorBidi"/>
          <w:lang w:eastAsia="en-US"/>
        </w:rPr>
        <w:t xml:space="preserve">(Anzahl der Mitarbeiter gegliedert nach </w:t>
      </w:r>
      <w:r w:rsidR="00E13AC2">
        <w:rPr>
          <w:rFonts w:asciiTheme="majorBidi" w:hAnsiTheme="majorBidi" w:cstheme="majorBidi"/>
          <w:lang w:eastAsia="en-US"/>
        </w:rPr>
        <w:t>ärztlichem Personal und Assistenzpersonal (einschließlich Verwaltung)</w:t>
      </w:r>
    </w:p>
    <w:p w14:paraId="65098369" w14:textId="77777777" w:rsidR="00E13AC2" w:rsidRDefault="00E13AC2" w:rsidP="00E13AC2">
      <w:pPr>
        <w:pStyle w:val="Listenabsatz"/>
        <w:rPr>
          <w:rFonts w:asciiTheme="majorBidi" w:hAnsiTheme="majorBidi" w:cstheme="majorBidi"/>
          <w:lang w:eastAsia="en-US"/>
        </w:rPr>
      </w:pPr>
    </w:p>
    <w:tbl>
      <w:tblPr>
        <w:tblStyle w:val="Tabellenraster"/>
        <w:tblW w:w="0" w:type="auto"/>
        <w:tblInd w:w="421" w:type="dxa"/>
        <w:tblLook w:val="04A0" w:firstRow="1" w:lastRow="0" w:firstColumn="1" w:lastColumn="0" w:noHBand="0" w:noVBand="1"/>
      </w:tblPr>
      <w:tblGrid>
        <w:gridCol w:w="2268"/>
        <w:gridCol w:w="3402"/>
        <w:gridCol w:w="3392"/>
      </w:tblGrid>
      <w:tr w:rsidR="00B36E90" w14:paraId="6F3A6072" w14:textId="77777777" w:rsidTr="00B36E90">
        <w:tc>
          <w:tcPr>
            <w:tcW w:w="2268" w:type="dxa"/>
          </w:tcPr>
          <w:p w14:paraId="3541D468" w14:textId="77777777" w:rsidR="00B36E90" w:rsidRPr="00B36E90" w:rsidRDefault="00B36E90" w:rsidP="00B36E90">
            <w:pPr>
              <w:jc w:val="center"/>
              <w:rPr>
                <w:b/>
                <w:bCs/>
              </w:rPr>
            </w:pPr>
            <w:r w:rsidRPr="00B36E90">
              <w:rPr>
                <w:b/>
                <w:bCs/>
              </w:rPr>
              <w:t>Jahr</w:t>
            </w:r>
          </w:p>
        </w:tc>
        <w:tc>
          <w:tcPr>
            <w:tcW w:w="3402" w:type="dxa"/>
          </w:tcPr>
          <w:p w14:paraId="397E71BF" w14:textId="77777777" w:rsidR="00B36E90" w:rsidRPr="00B36E90" w:rsidRDefault="00B36E90" w:rsidP="00B36E90">
            <w:pPr>
              <w:jc w:val="center"/>
              <w:rPr>
                <w:b/>
                <w:bCs/>
              </w:rPr>
            </w:pPr>
            <w:r w:rsidRPr="00B36E90">
              <w:rPr>
                <w:b/>
                <w:bCs/>
              </w:rPr>
              <w:t>Anzahl ärztliches Personal</w:t>
            </w:r>
          </w:p>
        </w:tc>
        <w:tc>
          <w:tcPr>
            <w:tcW w:w="3392" w:type="dxa"/>
          </w:tcPr>
          <w:p w14:paraId="42DE8FAB" w14:textId="77777777" w:rsidR="00B36E90" w:rsidRPr="00B36E90" w:rsidRDefault="00B36E90" w:rsidP="00B36E90">
            <w:pPr>
              <w:jc w:val="center"/>
              <w:rPr>
                <w:b/>
                <w:bCs/>
              </w:rPr>
            </w:pPr>
            <w:r w:rsidRPr="00B36E90">
              <w:rPr>
                <w:b/>
                <w:bCs/>
              </w:rPr>
              <w:t>Anzahl Assistenzpersonal</w:t>
            </w:r>
          </w:p>
        </w:tc>
      </w:tr>
      <w:tr w:rsidR="00B36E90" w14:paraId="35F828F4" w14:textId="77777777" w:rsidTr="00FF0731">
        <w:trPr>
          <w:trHeight w:val="353"/>
        </w:trPr>
        <w:tc>
          <w:tcPr>
            <w:tcW w:w="2268" w:type="dxa"/>
            <w:vAlign w:val="center"/>
          </w:tcPr>
          <w:p w14:paraId="2D92E0A3" w14:textId="03729156" w:rsidR="00B36E90" w:rsidRDefault="00B36E90" w:rsidP="00B36E90">
            <w:pPr>
              <w:jc w:val="center"/>
            </w:pPr>
            <w:r>
              <w:t>2023</w:t>
            </w:r>
          </w:p>
        </w:tc>
        <w:tc>
          <w:tcPr>
            <w:tcW w:w="3402" w:type="dxa"/>
            <w:vAlign w:val="center"/>
          </w:tcPr>
          <w:p w14:paraId="76C0A45A" w14:textId="5685B273" w:rsidR="00B36E90" w:rsidRDefault="00FD7E4F" w:rsidP="00B36E90">
            <w:pPr>
              <w:jc w:val="center"/>
            </w:pPr>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392" w:type="dxa"/>
            <w:vAlign w:val="center"/>
          </w:tcPr>
          <w:p w14:paraId="576E1A6A" w14:textId="553E0FD1" w:rsidR="00B36E90" w:rsidRDefault="00FD7E4F" w:rsidP="00B36E90">
            <w:pPr>
              <w:jc w:val="center"/>
            </w:pPr>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B36E90" w14:paraId="7CFB61C9" w14:textId="77777777" w:rsidTr="00FF0731">
        <w:trPr>
          <w:trHeight w:val="371"/>
        </w:trPr>
        <w:tc>
          <w:tcPr>
            <w:tcW w:w="2268" w:type="dxa"/>
            <w:vAlign w:val="center"/>
          </w:tcPr>
          <w:p w14:paraId="0C47E752" w14:textId="76A4A325" w:rsidR="00B36E90" w:rsidRDefault="00B36E90" w:rsidP="00B36E90">
            <w:pPr>
              <w:jc w:val="center"/>
            </w:pPr>
            <w:r>
              <w:t>2024</w:t>
            </w:r>
          </w:p>
        </w:tc>
        <w:tc>
          <w:tcPr>
            <w:tcW w:w="3402" w:type="dxa"/>
            <w:vAlign w:val="center"/>
          </w:tcPr>
          <w:p w14:paraId="3D81DDA0" w14:textId="621BBFB1" w:rsidR="00B36E90" w:rsidRDefault="00FD7E4F" w:rsidP="00B36E90">
            <w:pPr>
              <w:jc w:val="center"/>
            </w:pPr>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392" w:type="dxa"/>
            <w:vAlign w:val="center"/>
          </w:tcPr>
          <w:p w14:paraId="3A201CBD" w14:textId="48F1B9E3" w:rsidR="00B36E90" w:rsidRDefault="00FD7E4F" w:rsidP="00B36E90">
            <w:pPr>
              <w:jc w:val="center"/>
            </w:pPr>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B36E90" w14:paraId="2C9834E3" w14:textId="77777777" w:rsidTr="00FF0731">
        <w:trPr>
          <w:trHeight w:val="402"/>
        </w:trPr>
        <w:tc>
          <w:tcPr>
            <w:tcW w:w="2268" w:type="dxa"/>
            <w:vAlign w:val="center"/>
          </w:tcPr>
          <w:p w14:paraId="52E36822" w14:textId="5E8EFA16" w:rsidR="00B36E90" w:rsidRDefault="00B36E90" w:rsidP="00B36E90">
            <w:pPr>
              <w:jc w:val="center"/>
            </w:pPr>
            <w:r>
              <w:t>2025</w:t>
            </w:r>
          </w:p>
        </w:tc>
        <w:tc>
          <w:tcPr>
            <w:tcW w:w="3402" w:type="dxa"/>
            <w:vAlign w:val="center"/>
          </w:tcPr>
          <w:p w14:paraId="791ED3F6" w14:textId="5D95C1F1" w:rsidR="00B36E90" w:rsidRDefault="00FD7E4F" w:rsidP="00B36E90">
            <w:pPr>
              <w:jc w:val="center"/>
            </w:pPr>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392" w:type="dxa"/>
            <w:vAlign w:val="center"/>
          </w:tcPr>
          <w:p w14:paraId="2EB68EFC" w14:textId="7C75280E" w:rsidR="00B36E90" w:rsidRDefault="00FD7E4F" w:rsidP="00B36E90">
            <w:pPr>
              <w:jc w:val="center"/>
            </w:pPr>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1D2D3E9F" w14:textId="1E691951" w:rsidR="00B36E90" w:rsidRDefault="00B36E90" w:rsidP="00B36E90">
      <w:pPr>
        <w:pStyle w:val="berschrift2"/>
      </w:pPr>
      <w:r>
        <w:t xml:space="preserve">Bestätigung </w:t>
      </w:r>
      <w:r w:rsidR="00F92850">
        <w:t>Mindestp</w:t>
      </w:r>
      <w:r>
        <w:t>ersonalstamm:</w:t>
      </w:r>
    </w:p>
    <w:p w14:paraId="22047154" w14:textId="4523702A" w:rsidR="00477133" w:rsidRDefault="00477133" w:rsidP="00756221">
      <w:pPr>
        <w:pStyle w:val="Listenabsatz"/>
        <w:ind w:left="426"/>
        <w:rPr>
          <w:rFonts w:asciiTheme="majorBidi" w:hAnsiTheme="majorBidi" w:cstheme="majorBidi"/>
          <w:lang w:eastAsia="en-US"/>
        </w:rPr>
      </w:pPr>
      <w:r>
        <w:rPr>
          <w:rFonts w:asciiTheme="majorBidi" w:hAnsiTheme="majorBidi" w:cstheme="majorBidi"/>
          <w:lang w:eastAsia="en-US"/>
        </w:rPr>
        <w:t>Es m</w:t>
      </w:r>
      <w:r w:rsidR="00E04ECD">
        <w:rPr>
          <w:rFonts w:asciiTheme="majorBidi" w:hAnsiTheme="majorBidi" w:cstheme="majorBidi"/>
          <w:lang w:eastAsia="en-US"/>
        </w:rPr>
        <w:t>u</w:t>
      </w:r>
      <w:r>
        <w:rPr>
          <w:rFonts w:asciiTheme="majorBidi" w:hAnsiTheme="majorBidi" w:cstheme="majorBidi"/>
          <w:lang w:eastAsia="en-US"/>
        </w:rPr>
        <w:t xml:space="preserve">ss zum Zeitpunkt der Angebotsabgabe </w:t>
      </w:r>
      <w:r w:rsidRPr="00477133">
        <w:rPr>
          <w:rFonts w:asciiTheme="majorBidi" w:hAnsiTheme="majorBidi" w:cstheme="majorBidi"/>
          <w:u w:val="single"/>
          <w:lang w:eastAsia="en-US"/>
        </w:rPr>
        <w:t>mindestens</w:t>
      </w:r>
      <w:r>
        <w:rPr>
          <w:rFonts w:asciiTheme="majorBidi" w:hAnsiTheme="majorBidi" w:cstheme="majorBidi"/>
          <w:lang w:eastAsia="en-US"/>
        </w:rPr>
        <w:t xml:space="preserve"> folgender Personalstamm beim Bieter vorhanden sein.</w:t>
      </w:r>
    </w:p>
    <w:p w14:paraId="21C51C56" w14:textId="368D6E56" w:rsidR="00477133" w:rsidRDefault="00477133" w:rsidP="00756221">
      <w:pPr>
        <w:pStyle w:val="Listenabsatz"/>
        <w:ind w:left="851" w:hanging="425"/>
        <w:rPr>
          <w:rFonts w:asciiTheme="majorBidi" w:hAnsiTheme="majorBidi" w:cstheme="majorBidi"/>
          <w:lang w:eastAsia="en-US"/>
        </w:rPr>
      </w:pPr>
      <w:r>
        <w:rPr>
          <w:rFonts w:asciiTheme="majorBidi" w:hAnsiTheme="majorBidi" w:cstheme="majorBidi"/>
          <w:lang w:eastAsia="en-US"/>
        </w:rPr>
        <w:t xml:space="preserve">I. </w:t>
      </w:r>
      <w:r>
        <w:rPr>
          <w:rFonts w:asciiTheme="majorBidi" w:hAnsiTheme="majorBidi" w:cstheme="majorBidi"/>
          <w:lang w:eastAsia="en-US"/>
        </w:rPr>
        <w:tab/>
      </w:r>
      <w:r w:rsidRPr="00477133">
        <w:rPr>
          <w:rFonts w:asciiTheme="majorBidi" w:hAnsiTheme="majorBidi" w:cstheme="majorBidi"/>
          <w:lang w:eastAsia="en-US"/>
        </w:rPr>
        <w:t>6 Ärzte</w:t>
      </w:r>
      <w:r>
        <w:rPr>
          <w:rFonts w:asciiTheme="majorBidi" w:hAnsiTheme="majorBidi" w:cstheme="majorBidi"/>
          <w:lang w:eastAsia="en-US"/>
        </w:rPr>
        <w:t xml:space="preserve"> mit der</w:t>
      </w:r>
      <w:r w:rsidRPr="00477133">
        <w:rPr>
          <w:rFonts w:ascii="Times New Roman" w:hAnsi="Times New Roman" w:cs="Times New Roman"/>
        </w:rPr>
        <w:t xml:space="preserve"> </w:t>
      </w:r>
      <w:r>
        <w:rPr>
          <w:rFonts w:ascii="Times New Roman" w:hAnsi="Times New Roman" w:cs="Times New Roman"/>
        </w:rPr>
        <w:t xml:space="preserve">erforderlichen, </w:t>
      </w:r>
      <w:r w:rsidRPr="00FD1CDE">
        <w:rPr>
          <w:rFonts w:ascii="Times New Roman" w:hAnsi="Times New Roman" w:cs="Times New Roman"/>
        </w:rPr>
        <w:t>arbeitsmedizinische</w:t>
      </w:r>
      <w:r>
        <w:rPr>
          <w:rFonts w:ascii="Times New Roman" w:hAnsi="Times New Roman" w:cs="Times New Roman"/>
        </w:rPr>
        <w:t>n</w:t>
      </w:r>
      <w:r w:rsidRPr="00FD1CDE">
        <w:rPr>
          <w:rFonts w:ascii="Times New Roman" w:hAnsi="Times New Roman" w:cs="Times New Roman"/>
        </w:rPr>
        <w:t xml:space="preserve"> Fachkunde nach § 4 ASiG</w:t>
      </w:r>
    </w:p>
    <w:p w14:paraId="69BF6798" w14:textId="6ACE9F99" w:rsidR="00477133" w:rsidRDefault="00477133" w:rsidP="00756221">
      <w:pPr>
        <w:pStyle w:val="Listenabsatz"/>
        <w:ind w:left="851" w:hanging="425"/>
        <w:rPr>
          <w:rFonts w:asciiTheme="majorBidi" w:hAnsiTheme="majorBidi" w:cstheme="majorBidi"/>
          <w:lang w:eastAsia="en-US"/>
        </w:rPr>
      </w:pPr>
      <w:r>
        <w:rPr>
          <w:rFonts w:asciiTheme="majorBidi" w:hAnsiTheme="majorBidi" w:cstheme="majorBidi"/>
          <w:lang w:eastAsia="en-US"/>
        </w:rPr>
        <w:t>II.</w:t>
      </w:r>
      <w:r>
        <w:rPr>
          <w:rFonts w:asciiTheme="majorBidi" w:hAnsiTheme="majorBidi" w:cstheme="majorBidi"/>
          <w:lang w:eastAsia="en-US"/>
        </w:rPr>
        <w:tab/>
      </w:r>
      <w:r w:rsidRPr="00477133">
        <w:rPr>
          <w:rFonts w:asciiTheme="majorBidi" w:hAnsiTheme="majorBidi" w:cstheme="majorBidi"/>
          <w:lang w:eastAsia="en-US"/>
        </w:rPr>
        <w:t>3 Psychologen</w:t>
      </w:r>
      <w:r>
        <w:rPr>
          <w:rFonts w:asciiTheme="majorBidi" w:hAnsiTheme="majorBidi" w:cstheme="majorBidi"/>
          <w:lang w:eastAsia="en-US"/>
        </w:rPr>
        <w:t>/</w:t>
      </w:r>
      <w:r w:rsidRPr="00477133">
        <w:rPr>
          <w:rFonts w:asciiTheme="majorBidi" w:hAnsiTheme="majorBidi" w:cstheme="majorBidi"/>
          <w:lang w:eastAsia="en-US"/>
        </w:rPr>
        <w:t>Psychotherapeuten</w:t>
      </w:r>
    </w:p>
    <w:p w14:paraId="388F90B7" w14:textId="4874FCDE" w:rsidR="00477133" w:rsidRDefault="00477133" w:rsidP="00756221">
      <w:pPr>
        <w:pStyle w:val="Listenabsatz"/>
        <w:ind w:left="851" w:hanging="425"/>
        <w:rPr>
          <w:rFonts w:asciiTheme="majorBidi" w:hAnsiTheme="majorBidi" w:cstheme="majorBidi"/>
          <w:lang w:eastAsia="en-US"/>
        </w:rPr>
      </w:pPr>
      <w:r>
        <w:rPr>
          <w:rFonts w:asciiTheme="majorBidi" w:hAnsiTheme="majorBidi" w:cstheme="majorBidi"/>
          <w:lang w:eastAsia="en-US"/>
        </w:rPr>
        <w:t xml:space="preserve">III. </w:t>
      </w:r>
      <w:r>
        <w:rPr>
          <w:rFonts w:asciiTheme="majorBidi" w:hAnsiTheme="majorBidi" w:cstheme="majorBidi"/>
          <w:lang w:eastAsia="en-US"/>
        </w:rPr>
        <w:tab/>
      </w:r>
      <w:r w:rsidRPr="00477133">
        <w:rPr>
          <w:rFonts w:asciiTheme="majorBidi" w:hAnsiTheme="majorBidi" w:cstheme="majorBidi"/>
          <w:lang w:eastAsia="en-US"/>
        </w:rPr>
        <w:t>12 Assistenz</w:t>
      </w:r>
      <w:r>
        <w:rPr>
          <w:rFonts w:asciiTheme="majorBidi" w:hAnsiTheme="majorBidi" w:cstheme="majorBidi"/>
          <w:lang w:eastAsia="en-US"/>
        </w:rPr>
        <w:t>mitarbeiter</w:t>
      </w:r>
    </w:p>
    <w:p w14:paraId="0695204A" w14:textId="77777777" w:rsidR="00477133" w:rsidRDefault="00477133" w:rsidP="00874154">
      <w:pPr>
        <w:rPr>
          <w:rFonts w:asciiTheme="majorBidi" w:hAnsiTheme="majorBidi" w:cstheme="majorBidi"/>
          <w:lang w:eastAsia="en-US"/>
        </w:rPr>
      </w:pPr>
    </w:p>
    <w:tbl>
      <w:tblPr>
        <w:tblStyle w:val="Tabellenraster"/>
        <w:tblW w:w="0" w:type="auto"/>
        <w:tblInd w:w="421" w:type="dxa"/>
        <w:tblLook w:val="04A0" w:firstRow="1" w:lastRow="0" w:firstColumn="1" w:lastColumn="0" w:noHBand="0" w:noVBand="1"/>
      </w:tblPr>
      <w:tblGrid>
        <w:gridCol w:w="4362"/>
        <w:gridCol w:w="4710"/>
      </w:tblGrid>
      <w:tr w:rsidR="00874154" w14:paraId="46CB12F5" w14:textId="77777777" w:rsidTr="00756221">
        <w:trPr>
          <w:trHeight w:val="737"/>
        </w:trPr>
        <w:tc>
          <w:tcPr>
            <w:tcW w:w="9072" w:type="dxa"/>
            <w:gridSpan w:val="2"/>
            <w:vAlign w:val="center"/>
          </w:tcPr>
          <w:p w14:paraId="19AE1793" w14:textId="500EE958" w:rsidR="00874154" w:rsidRPr="009A6D0E" w:rsidRDefault="00874154" w:rsidP="00794426">
            <w:pPr>
              <w:pStyle w:val="Listenabsatz"/>
              <w:tabs>
                <w:tab w:val="left" w:pos="426"/>
              </w:tabs>
              <w:spacing w:line="276" w:lineRule="auto"/>
              <w:ind w:left="0"/>
              <w:rPr>
                <w:rFonts w:ascii="Times New Roman" w:hAnsi="Times New Roman"/>
                <w:bCs/>
              </w:rPr>
            </w:pPr>
            <w:r>
              <w:rPr>
                <w:rFonts w:asciiTheme="majorBidi" w:hAnsiTheme="majorBidi" w:cstheme="majorBidi"/>
                <w:bCs/>
              </w:rPr>
              <w:t xml:space="preserve">Ich/Wir bestätige/n, dass mindestens </w:t>
            </w:r>
            <w:r w:rsidR="00477133">
              <w:rPr>
                <w:rFonts w:asciiTheme="majorBidi" w:hAnsiTheme="majorBidi" w:cstheme="majorBidi"/>
                <w:bCs/>
              </w:rPr>
              <w:t xml:space="preserve">der </w:t>
            </w:r>
            <w:r w:rsidR="0017362D">
              <w:rPr>
                <w:rFonts w:asciiTheme="majorBidi" w:hAnsiTheme="majorBidi" w:cstheme="majorBidi"/>
                <w:bCs/>
              </w:rPr>
              <w:t xml:space="preserve">oben </w:t>
            </w:r>
            <w:r w:rsidR="00477133">
              <w:rPr>
                <w:rFonts w:asciiTheme="majorBidi" w:hAnsiTheme="majorBidi" w:cstheme="majorBidi"/>
                <w:bCs/>
              </w:rPr>
              <w:t xml:space="preserve">genannte Personalstamm </w:t>
            </w:r>
            <w:r w:rsidR="0017362D">
              <w:rPr>
                <w:rFonts w:asciiTheme="majorBidi" w:hAnsiTheme="majorBidi" w:cstheme="majorBidi"/>
                <w:bCs/>
              </w:rPr>
              <w:t>(</w:t>
            </w:r>
            <w:r w:rsidR="00477133">
              <w:rPr>
                <w:rFonts w:asciiTheme="majorBidi" w:hAnsiTheme="majorBidi" w:cstheme="majorBidi"/>
                <w:bCs/>
              </w:rPr>
              <w:t>6 Ärzte</w:t>
            </w:r>
            <w:r w:rsidR="0017362D">
              <w:rPr>
                <w:rFonts w:asciiTheme="majorBidi" w:hAnsiTheme="majorBidi" w:cstheme="majorBidi"/>
                <w:bCs/>
              </w:rPr>
              <w:t xml:space="preserve">, </w:t>
            </w:r>
            <w:r w:rsidR="00477133" w:rsidRPr="00477133">
              <w:rPr>
                <w:rFonts w:asciiTheme="majorBidi" w:hAnsiTheme="majorBidi" w:cstheme="majorBidi"/>
                <w:lang w:eastAsia="en-US"/>
              </w:rPr>
              <w:t>3 Psychologen</w:t>
            </w:r>
            <w:r w:rsidR="00477133">
              <w:rPr>
                <w:rFonts w:asciiTheme="majorBidi" w:hAnsiTheme="majorBidi" w:cstheme="majorBidi"/>
                <w:lang w:eastAsia="en-US"/>
              </w:rPr>
              <w:t>/</w:t>
            </w:r>
            <w:r w:rsidR="00477133" w:rsidRPr="00477133">
              <w:rPr>
                <w:rFonts w:asciiTheme="majorBidi" w:hAnsiTheme="majorBidi" w:cstheme="majorBidi"/>
                <w:lang w:eastAsia="en-US"/>
              </w:rPr>
              <w:t>Psychotherapeuten und 12 Assistenz</w:t>
            </w:r>
            <w:r w:rsidR="00477133">
              <w:rPr>
                <w:rFonts w:asciiTheme="majorBidi" w:hAnsiTheme="majorBidi" w:cstheme="majorBidi"/>
                <w:lang w:eastAsia="en-US"/>
              </w:rPr>
              <w:t>mitarbeiter</w:t>
            </w:r>
            <w:r w:rsidR="0017362D">
              <w:rPr>
                <w:rFonts w:asciiTheme="majorBidi" w:hAnsiTheme="majorBidi" w:cstheme="majorBidi"/>
                <w:lang w:eastAsia="en-US"/>
              </w:rPr>
              <w:t>)</w:t>
            </w:r>
            <w:r w:rsidR="00F92850">
              <w:rPr>
                <w:rFonts w:asciiTheme="majorBidi" w:hAnsiTheme="majorBidi" w:cstheme="majorBidi"/>
                <w:lang w:eastAsia="en-US"/>
              </w:rPr>
              <w:t xml:space="preserve"> im Unternehmen</w:t>
            </w:r>
            <w:r w:rsidR="00E13AC2">
              <w:rPr>
                <w:rFonts w:asciiTheme="majorBidi" w:hAnsiTheme="majorBidi" w:cstheme="majorBidi"/>
                <w:lang w:eastAsia="en-US"/>
              </w:rPr>
              <w:t xml:space="preserve"> beschäftigt </w:t>
            </w:r>
            <w:r w:rsidR="00E04ECD">
              <w:rPr>
                <w:rFonts w:asciiTheme="majorBidi" w:hAnsiTheme="majorBidi" w:cstheme="majorBidi"/>
                <w:lang w:eastAsia="en-US"/>
              </w:rPr>
              <w:t>ist.</w:t>
            </w:r>
          </w:p>
        </w:tc>
      </w:tr>
      <w:tr w:rsidR="00874154" w14:paraId="750F393C" w14:textId="77777777" w:rsidTr="00756221">
        <w:trPr>
          <w:trHeight w:val="510"/>
        </w:trPr>
        <w:tc>
          <w:tcPr>
            <w:tcW w:w="4362" w:type="dxa"/>
            <w:vAlign w:val="center"/>
          </w:tcPr>
          <w:p w14:paraId="77A30F73" w14:textId="522FBB8A" w:rsidR="00874154" w:rsidRDefault="00B36E90" w:rsidP="00E13AC2">
            <w:pPr>
              <w:pStyle w:val="Listenabsatz"/>
              <w:tabs>
                <w:tab w:val="left" w:pos="426"/>
              </w:tabs>
              <w:spacing w:line="276" w:lineRule="auto"/>
              <w:ind w:left="0"/>
              <w:jc w:val="center"/>
              <w:rPr>
                <w:rFonts w:ascii="Times New Roman" w:hAnsi="Times New Roman"/>
                <w:b/>
              </w:rPr>
            </w:pPr>
            <w:r w:rsidRPr="00B36E90">
              <w:rPr>
                <w:rFonts w:ascii="Times New Roman" w:hAnsi="Times New Roman"/>
                <w:b/>
              </w:rPr>
              <w:t>Ja</w:t>
            </w:r>
            <w:r>
              <w:rPr>
                <w:rFonts w:ascii="Times New Roman" w:hAnsi="Times New Roman"/>
                <w:bCs/>
              </w:rPr>
              <w:t xml:space="preserve">  </w:t>
            </w:r>
            <w:sdt>
              <w:sdtPr>
                <w:rPr>
                  <w:rFonts w:ascii="Times New Roman" w:hAnsi="Times New Roman"/>
                  <w:b/>
                  <w:sz w:val="32"/>
                  <w:szCs w:val="32"/>
                  <w:highlight w:val="lightGray"/>
                </w:rPr>
                <w:id w:val="-1889178566"/>
                <w14:checkbox>
                  <w14:checked w14:val="0"/>
                  <w14:checkedState w14:val="2612" w14:font="MS Gothic"/>
                  <w14:uncheckedState w14:val="2610" w14:font="MS Gothic"/>
                </w14:checkbox>
              </w:sdtPr>
              <w:sdtEndPr/>
              <w:sdtContent>
                <w:r w:rsidR="00AC5C1B" w:rsidRPr="00AC5C1B">
                  <w:rPr>
                    <w:rFonts w:ascii="MS Gothic" w:eastAsia="MS Gothic" w:hAnsi="MS Gothic" w:hint="eastAsia"/>
                    <w:b/>
                    <w:sz w:val="32"/>
                    <w:szCs w:val="32"/>
                    <w:highlight w:val="lightGray"/>
                  </w:rPr>
                  <w:t>☐</w:t>
                </w:r>
              </w:sdtContent>
            </w:sdt>
          </w:p>
        </w:tc>
        <w:tc>
          <w:tcPr>
            <w:tcW w:w="4710" w:type="dxa"/>
            <w:vAlign w:val="center"/>
          </w:tcPr>
          <w:p w14:paraId="4594B5CC" w14:textId="161FE76E" w:rsidR="00874154" w:rsidRDefault="00B36E90" w:rsidP="00E13AC2">
            <w:pPr>
              <w:pStyle w:val="Listenabsatz"/>
              <w:tabs>
                <w:tab w:val="left" w:pos="426"/>
              </w:tabs>
              <w:spacing w:line="276" w:lineRule="auto"/>
              <w:ind w:left="0"/>
              <w:jc w:val="center"/>
              <w:rPr>
                <w:rFonts w:ascii="Times New Roman" w:hAnsi="Times New Roman"/>
                <w:b/>
              </w:rPr>
            </w:pPr>
            <w:r w:rsidRPr="00B36E90">
              <w:rPr>
                <w:rFonts w:ascii="Times New Roman" w:hAnsi="Times New Roman"/>
                <w:b/>
              </w:rPr>
              <w:t>Nein</w:t>
            </w:r>
            <w:r>
              <w:rPr>
                <w:rFonts w:ascii="Times New Roman" w:hAnsi="Times New Roman"/>
                <w:bCs/>
              </w:rPr>
              <w:t xml:space="preserve">  </w:t>
            </w:r>
            <w:sdt>
              <w:sdtPr>
                <w:rPr>
                  <w:rFonts w:ascii="Times New Roman" w:hAnsi="Times New Roman"/>
                  <w:b/>
                  <w:sz w:val="32"/>
                  <w:szCs w:val="32"/>
                  <w:highlight w:val="lightGray"/>
                </w:rPr>
                <w:id w:val="944349734"/>
                <w14:checkbox>
                  <w14:checked w14:val="0"/>
                  <w14:checkedState w14:val="2612" w14:font="MS Gothic"/>
                  <w14:uncheckedState w14:val="2610" w14:font="MS Gothic"/>
                </w14:checkbox>
              </w:sdtPr>
              <w:sdtEndPr/>
              <w:sdtContent>
                <w:r w:rsidR="00F92850" w:rsidRPr="00AC5C1B">
                  <w:rPr>
                    <w:rFonts w:ascii="MS Gothic" w:eastAsia="MS Gothic" w:hAnsi="MS Gothic" w:hint="eastAsia"/>
                    <w:b/>
                    <w:sz w:val="32"/>
                    <w:szCs w:val="32"/>
                    <w:highlight w:val="lightGray"/>
                  </w:rPr>
                  <w:t>☐</w:t>
                </w:r>
              </w:sdtContent>
            </w:sdt>
          </w:p>
        </w:tc>
      </w:tr>
    </w:tbl>
    <w:p w14:paraId="4DEF4F0A" w14:textId="672D5E9F" w:rsidR="00FC4FE4" w:rsidRPr="00F92850" w:rsidRDefault="00FC4FE4" w:rsidP="00F92850">
      <w:pPr>
        <w:pStyle w:val="berschrift2"/>
        <w:ind w:left="357" w:hanging="357"/>
      </w:pPr>
      <w:r w:rsidRPr="00CD7CCD">
        <w:t>Eigenerklärung über die Erfüllung</w:t>
      </w:r>
      <w:r w:rsidR="009872C8">
        <w:t xml:space="preserve"> </w:t>
      </w:r>
      <w:r w:rsidR="009872C8" w:rsidRPr="00CD7CCD">
        <w:t>der Anforderung</w:t>
      </w:r>
      <w:r>
        <w:t xml:space="preserve"> </w:t>
      </w:r>
      <w:r w:rsidR="009872C8">
        <w:t xml:space="preserve">an </w:t>
      </w:r>
      <w:r>
        <w:t>d</w:t>
      </w:r>
      <w:r w:rsidR="009872C8">
        <w:t>as</w:t>
      </w:r>
      <w:r>
        <w:t xml:space="preserve"> Qualitätsmanagementsystem</w:t>
      </w:r>
      <w:r w:rsidRPr="00CD7CCD">
        <w:t xml:space="preserve"> gemäß DIN EN ISO 9001</w:t>
      </w:r>
      <w:r>
        <w:t xml:space="preserve"> (Nachweis kann gern zusätzlich beigefügt werden)</w:t>
      </w:r>
    </w:p>
    <w:tbl>
      <w:tblPr>
        <w:tblStyle w:val="Tabellenraster"/>
        <w:tblW w:w="9072" w:type="dxa"/>
        <w:tblInd w:w="421" w:type="dxa"/>
        <w:tblLook w:val="04A0" w:firstRow="1" w:lastRow="0" w:firstColumn="1" w:lastColumn="0" w:noHBand="0" w:noVBand="1"/>
      </w:tblPr>
      <w:tblGrid>
        <w:gridCol w:w="7087"/>
        <w:gridCol w:w="1134"/>
        <w:gridCol w:w="851"/>
      </w:tblGrid>
      <w:tr w:rsidR="00FC4FE4" w:rsidRPr="00FE6442" w14:paraId="15956637" w14:textId="77777777" w:rsidTr="00756221">
        <w:trPr>
          <w:trHeight w:val="510"/>
        </w:trPr>
        <w:tc>
          <w:tcPr>
            <w:tcW w:w="7087" w:type="dxa"/>
            <w:vMerge w:val="restart"/>
            <w:tcBorders>
              <w:top w:val="single" w:sz="4" w:space="0" w:color="auto"/>
              <w:left w:val="single" w:sz="4" w:space="0" w:color="auto"/>
              <w:right w:val="single" w:sz="4" w:space="0" w:color="auto"/>
            </w:tcBorders>
            <w:vAlign w:val="center"/>
            <w:hideMark/>
          </w:tcPr>
          <w:p w14:paraId="60CBC3BB" w14:textId="77777777" w:rsidR="00FC4FE4" w:rsidRPr="00CD7CCD" w:rsidRDefault="00FC4FE4" w:rsidP="00D779C3">
            <w:pPr>
              <w:tabs>
                <w:tab w:val="left" w:pos="426"/>
              </w:tabs>
              <w:rPr>
                <w:b/>
              </w:rPr>
            </w:pPr>
            <w:r w:rsidRPr="00CD7CCD">
              <w:rPr>
                <w:b/>
              </w:rPr>
              <w:t>Ist Ihr Unternehmen nach DIN EN ISO 9001 zertifiziert und die Zertifizierung zum Zeitpunkt der Angebotsabgabe noch gültig?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0BAF9" w14:textId="77777777" w:rsidR="00FC4FE4" w:rsidRPr="00CD7CCD" w:rsidRDefault="00FC4FE4" w:rsidP="00D779C3">
            <w:pPr>
              <w:tabs>
                <w:tab w:val="left" w:pos="426"/>
              </w:tabs>
              <w:jc w:val="center"/>
              <w:rPr>
                <w:b/>
              </w:rPr>
            </w:pPr>
            <w:r w:rsidRPr="00CD7CCD">
              <w:rPr>
                <w:b/>
              </w:rPr>
              <w:t>ja</w:t>
            </w:r>
          </w:p>
        </w:tc>
        <w:tc>
          <w:tcPr>
            <w:tcW w:w="851" w:type="dxa"/>
            <w:tcBorders>
              <w:top w:val="single" w:sz="4" w:space="0" w:color="auto"/>
              <w:left w:val="single" w:sz="4" w:space="0" w:color="auto"/>
              <w:right w:val="single" w:sz="4" w:space="0" w:color="auto"/>
            </w:tcBorders>
            <w:vAlign w:val="center"/>
            <w:hideMark/>
          </w:tcPr>
          <w:p w14:paraId="76B1945B" w14:textId="77777777" w:rsidR="00FC4FE4" w:rsidRPr="00CD7CCD" w:rsidRDefault="00FC4FE4" w:rsidP="00D779C3">
            <w:pPr>
              <w:tabs>
                <w:tab w:val="left" w:pos="426"/>
              </w:tabs>
              <w:jc w:val="center"/>
              <w:rPr>
                <w:b/>
              </w:rPr>
            </w:pPr>
            <w:r w:rsidRPr="00CD7CCD">
              <w:rPr>
                <w:b/>
              </w:rPr>
              <w:t>nein</w:t>
            </w:r>
          </w:p>
        </w:tc>
      </w:tr>
      <w:tr w:rsidR="00FC4FE4" w:rsidRPr="00FE6442" w14:paraId="543A1A6F" w14:textId="77777777" w:rsidTr="00756221">
        <w:trPr>
          <w:trHeight w:val="345"/>
        </w:trPr>
        <w:tc>
          <w:tcPr>
            <w:tcW w:w="7087" w:type="dxa"/>
            <w:vMerge/>
            <w:tcBorders>
              <w:left w:val="single" w:sz="4" w:space="0" w:color="auto"/>
              <w:bottom w:val="single" w:sz="4" w:space="0" w:color="auto"/>
              <w:right w:val="single" w:sz="4" w:space="0" w:color="auto"/>
            </w:tcBorders>
            <w:vAlign w:val="center"/>
          </w:tcPr>
          <w:p w14:paraId="1F7F08E6" w14:textId="77777777" w:rsidR="00FC4FE4" w:rsidRPr="00CD7CCD" w:rsidRDefault="00FC4FE4" w:rsidP="00D779C3">
            <w:pPr>
              <w:tabs>
                <w:tab w:val="left" w:pos="426"/>
              </w:tabs>
              <w:rPr>
                <w:b/>
              </w:rPr>
            </w:pPr>
          </w:p>
        </w:tc>
        <w:sdt>
          <w:sdtPr>
            <w:rPr>
              <w:b/>
              <w:sz w:val="32"/>
              <w:szCs w:val="32"/>
            </w:rPr>
            <w:id w:val="162517597"/>
            <w14:checkbox>
              <w14:checked w14:val="0"/>
              <w14:checkedState w14:val="2612" w14:font="MS Gothic"/>
              <w14:uncheckedState w14:val="2610" w14:font="MS Gothic"/>
            </w14:checkbox>
          </w:sdtPr>
          <w:sdtEndPr/>
          <w:sdtContent>
            <w:tc>
              <w:tcPr>
                <w:tcW w:w="1134" w:type="dxa"/>
                <w:tcBorders>
                  <w:top w:val="single" w:sz="4" w:space="0" w:color="auto"/>
                  <w:left w:val="single" w:sz="4" w:space="0" w:color="auto"/>
                  <w:bottom w:val="single" w:sz="4" w:space="0" w:color="auto"/>
                  <w:right w:val="single" w:sz="4" w:space="0" w:color="auto"/>
                </w:tcBorders>
                <w:vAlign w:val="center"/>
              </w:tcPr>
              <w:p w14:paraId="67852CE1" w14:textId="77777777" w:rsidR="00FC4FE4" w:rsidRPr="005303DE" w:rsidRDefault="00FC4FE4" w:rsidP="00D779C3">
                <w:pPr>
                  <w:tabs>
                    <w:tab w:val="left" w:pos="426"/>
                  </w:tabs>
                  <w:jc w:val="center"/>
                  <w:rPr>
                    <w:b/>
                    <w:sz w:val="24"/>
                  </w:rPr>
                </w:pPr>
                <w:r w:rsidRPr="00AC5C1B">
                  <w:rPr>
                    <w:rFonts w:ascii="MS Gothic" w:eastAsia="MS Gothic" w:hAnsi="MS Gothic" w:hint="eastAsia"/>
                    <w:b/>
                    <w:sz w:val="32"/>
                    <w:szCs w:val="32"/>
                  </w:rPr>
                  <w:t>☐</w:t>
                </w:r>
              </w:p>
            </w:tc>
          </w:sdtContent>
        </w:sdt>
        <w:sdt>
          <w:sdtPr>
            <w:rPr>
              <w:b/>
              <w:sz w:val="32"/>
              <w:szCs w:val="32"/>
            </w:rPr>
            <w:id w:val="-1410617008"/>
            <w14:checkbox>
              <w14:checked w14:val="0"/>
              <w14:checkedState w14:val="2612" w14:font="MS Gothic"/>
              <w14:uncheckedState w14:val="2610" w14:font="MS Gothic"/>
            </w14:checkbox>
          </w:sdtPr>
          <w:sdtEndPr/>
          <w:sdtContent>
            <w:tc>
              <w:tcPr>
                <w:tcW w:w="851" w:type="dxa"/>
                <w:tcBorders>
                  <w:left w:val="single" w:sz="4" w:space="0" w:color="auto"/>
                  <w:bottom w:val="single" w:sz="4" w:space="0" w:color="auto"/>
                  <w:right w:val="single" w:sz="4" w:space="0" w:color="auto"/>
                </w:tcBorders>
                <w:vAlign w:val="center"/>
              </w:tcPr>
              <w:p w14:paraId="7B179EF5" w14:textId="77777777" w:rsidR="00FC4FE4" w:rsidRPr="005303DE" w:rsidRDefault="00FC4FE4" w:rsidP="00D779C3">
                <w:pPr>
                  <w:tabs>
                    <w:tab w:val="left" w:pos="426"/>
                  </w:tabs>
                  <w:jc w:val="center"/>
                  <w:rPr>
                    <w:b/>
                    <w:sz w:val="24"/>
                  </w:rPr>
                </w:pPr>
                <w:r w:rsidRPr="00AC5C1B">
                  <w:rPr>
                    <w:rFonts w:ascii="MS Gothic" w:eastAsia="MS Gothic" w:hAnsi="MS Gothic" w:hint="eastAsia"/>
                    <w:b/>
                    <w:sz w:val="32"/>
                    <w:szCs w:val="32"/>
                  </w:rPr>
                  <w:t>☐</w:t>
                </w:r>
              </w:p>
            </w:tc>
          </w:sdtContent>
        </w:sdt>
      </w:tr>
      <w:tr w:rsidR="00FC4FE4" w:rsidRPr="00FE6442" w14:paraId="535571EA" w14:textId="77777777" w:rsidTr="00756221">
        <w:trPr>
          <w:trHeight w:val="510"/>
        </w:trPr>
        <w:tc>
          <w:tcPr>
            <w:tcW w:w="7087" w:type="dxa"/>
            <w:tcBorders>
              <w:top w:val="single" w:sz="4" w:space="0" w:color="auto"/>
              <w:left w:val="single" w:sz="4" w:space="0" w:color="auto"/>
              <w:bottom w:val="single" w:sz="4" w:space="0" w:color="auto"/>
              <w:right w:val="single" w:sz="4" w:space="0" w:color="auto"/>
            </w:tcBorders>
            <w:vAlign w:val="center"/>
          </w:tcPr>
          <w:p w14:paraId="5414F0DC" w14:textId="77777777" w:rsidR="00FC4FE4" w:rsidRPr="00CD7CCD" w:rsidRDefault="00FC4FE4" w:rsidP="00D779C3">
            <w:pPr>
              <w:tabs>
                <w:tab w:val="left" w:pos="426"/>
              </w:tabs>
              <w:rPr>
                <w:b/>
              </w:rPr>
            </w:pPr>
            <w:r w:rsidRPr="00CD7CCD">
              <w:rPr>
                <w:b/>
              </w:rPr>
              <w:t>Gültigkeit der Zertifizierung bis zum?</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42690E46" w14:textId="77777777" w:rsidR="00FC4FE4" w:rsidRPr="005303DE" w:rsidRDefault="00FC4FE4" w:rsidP="00D779C3">
            <w:pPr>
              <w:tabs>
                <w:tab w:val="left" w:pos="426"/>
              </w:tabs>
              <w:jc w:val="center"/>
              <w:rPr>
                <w:b/>
                <w:sz w:val="24"/>
              </w:rPr>
            </w:pPr>
            <w:r>
              <w:rPr>
                <w:b/>
              </w:rPr>
              <w:fldChar w:fldCharType="begin">
                <w:ffData>
                  <w:name w:val=""/>
                  <w:enabled/>
                  <w:calcOnExit w:val="0"/>
                  <w:textInput>
                    <w:type w:val="date"/>
                    <w:maxLength w:val="30"/>
                    <w:format w:val="dd.MM.yyyy"/>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6C79DD99" w14:textId="77777777" w:rsidR="00F12FF5" w:rsidRDefault="00F12FF5">
      <w:pPr>
        <w:jc w:val="left"/>
        <w:rPr>
          <w:rFonts w:eastAsia="MS Gothic" w:cs="Times New Roman"/>
          <w:b/>
          <w:bCs/>
          <w:lang w:eastAsia="en-US"/>
        </w:rPr>
      </w:pPr>
      <w:r>
        <w:br w:type="page"/>
      </w:r>
    </w:p>
    <w:p w14:paraId="0C6C0C3B" w14:textId="6F56B565" w:rsidR="00114510" w:rsidRPr="00114510" w:rsidRDefault="00293BC8" w:rsidP="00114510">
      <w:pPr>
        <w:pStyle w:val="berschrift2"/>
        <w:spacing w:after="0"/>
        <w:jc w:val="left"/>
      </w:pPr>
      <w:r w:rsidRPr="008E5C0C">
        <w:lastRenderedPageBreak/>
        <w:t>Angabe zu Referenzen</w:t>
      </w:r>
      <w:r w:rsidR="00276FF8">
        <w:rPr>
          <w:rStyle w:val="Funotenzeichen"/>
        </w:rPr>
        <w:footnoteReference w:id="1"/>
      </w:r>
      <w:r w:rsidR="00276FF8">
        <w:t xml:space="preserve"> über erbrachte, vergleichbare Leistungen</w:t>
      </w:r>
      <w:r w:rsidR="00573E8D" w:rsidRPr="008E5C0C">
        <w:t xml:space="preserve"> </w:t>
      </w:r>
      <w:r w:rsidR="00297D98">
        <w:t xml:space="preserve">im Bereich betriebsärztliche Versorgung </w:t>
      </w:r>
      <w:r w:rsidR="003175A9" w:rsidRPr="00BE3045">
        <w:rPr>
          <w:rFonts w:eastAsia="Times New Roman"/>
          <w:szCs w:val="20"/>
          <w:lang w:eastAsia="de-DE"/>
        </w:rPr>
        <w:t>in</w:t>
      </w:r>
      <w:r w:rsidR="003044DA">
        <w:rPr>
          <w:rFonts w:eastAsia="Times New Roman"/>
          <w:szCs w:val="20"/>
          <w:lang w:eastAsia="de-DE"/>
        </w:rPr>
        <w:t>nerhalb</w:t>
      </w:r>
      <w:r w:rsidR="003175A9" w:rsidRPr="00BE3045">
        <w:rPr>
          <w:rFonts w:eastAsia="Times New Roman"/>
          <w:szCs w:val="20"/>
          <w:lang w:eastAsia="de-DE"/>
        </w:rPr>
        <w:t xml:space="preserve"> de</w:t>
      </w:r>
      <w:r w:rsidR="003044DA">
        <w:rPr>
          <w:rFonts w:eastAsia="Times New Roman"/>
          <w:szCs w:val="20"/>
          <w:lang w:eastAsia="de-DE"/>
        </w:rPr>
        <w:t>r</w:t>
      </w:r>
      <w:r w:rsidR="003175A9" w:rsidRPr="00BE3045">
        <w:rPr>
          <w:rFonts w:eastAsia="Times New Roman"/>
          <w:szCs w:val="20"/>
          <w:lang w:eastAsia="de-DE"/>
        </w:rPr>
        <w:t xml:space="preserve"> letzten </w:t>
      </w:r>
      <w:r w:rsidR="00576A44">
        <w:rPr>
          <w:rFonts w:eastAsia="Times New Roman"/>
          <w:szCs w:val="20"/>
          <w:lang w:eastAsia="de-DE"/>
        </w:rPr>
        <w:t>fünf</w:t>
      </w:r>
      <w:r w:rsidR="003175A9" w:rsidRPr="00BE3045">
        <w:rPr>
          <w:rFonts w:eastAsia="Times New Roman"/>
          <w:szCs w:val="20"/>
          <w:lang w:eastAsia="de-DE"/>
        </w:rPr>
        <w:t xml:space="preserve"> Jahre</w:t>
      </w:r>
      <w:r w:rsidR="00297D98">
        <w:rPr>
          <w:rFonts w:eastAsia="Times New Roman"/>
          <w:szCs w:val="20"/>
          <w:lang w:eastAsia="de-DE"/>
        </w:rPr>
        <w:t xml:space="preserve">. </w:t>
      </w:r>
      <w:r w:rsidR="00F12FF5">
        <w:rPr>
          <w:rFonts w:eastAsia="Times New Roman"/>
          <w:szCs w:val="20"/>
          <w:lang w:eastAsia="de-DE"/>
        </w:rPr>
        <w:br/>
      </w:r>
      <w:r w:rsidR="00114510" w:rsidRPr="00F12FF5">
        <w:rPr>
          <w:rFonts w:eastAsia="Times New Roman"/>
          <w:b w:val="0"/>
          <w:bCs w:val="0"/>
          <w:i/>
          <w:iCs/>
          <w:szCs w:val="20"/>
          <w:lang w:eastAsia="de-DE"/>
        </w:rPr>
        <w:t xml:space="preserve">Maßstab zur Beurteilung der </w:t>
      </w:r>
      <w:r w:rsidR="00297D98" w:rsidRPr="00F12FF5">
        <w:rPr>
          <w:rFonts w:eastAsia="Times New Roman"/>
          <w:b w:val="0"/>
          <w:bCs w:val="0"/>
          <w:i/>
          <w:iCs/>
          <w:szCs w:val="20"/>
          <w:lang w:eastAsia="de-DE"/>
        </w:rPr>
        <w:t xml:space="preserve">Vergleichbarkeit </w:t>
      </w:r>
      <w:r w:rsidR="00114510" w:rsidRPr="00F12FF5">
        <w:rPr>
          <w:rFonts w:eastAsia="Times New Roman"/>
          <w:b w:val="0"/>
          <w:bCs w:val="0"/>
          <w:i/>
          <w:iCs/>
          <w:szCs w:val="20"/>
          <w:lang w:eastAsia="de-DE"/>
        </w:rPr>
        <w:t xml:space="preserve">sind </w:t>
      </w:r>
      <w:r w:rsidR="00297D98" w:rsidRPr="00F12FF5">
        <w:rPr>
          <w:rFonts w:eastAsia="Times New Roman"/>
          <w:b w:val="0"/>
          <w:bCs w:val="0"/>
          <w:i/>
          <w:iCs/>
          <w:szCs w:val="20"/>
          <w:lang w:eastAsia="de-DE"/>
        </w:rPr>
        <w:t>folgende Punkte:</w:t>
      </w:r>
    </w:p>
    <w:p w14:paraId="52008B57" w14:textId="7FAA1BBD" w:rsidR="00114510" w:rsidRPr="00F12FF5" w:rsidRDefault="00114510" w:rsidP="00114510">
      <w:pPr>
        <w:pStyle w:val="berschrift2"/>
        <w:numPr>
          <w:ilvl w:val="0"/>
          <w:numId w:val="0"/>
        </w:numPr>
        <w:spacing w:before="0" w:after="0"/>
        <w:ind w:left="567"/>
        <w:jc w:val="left"/>
        <w:rPr>
          <w:rFonts w:eastAsia="Calibri"/>
          <w:b w:val="0"/>
          <w:bCs w:val="0"/>
          <w:i/>
          <w:iCs/>
        </w:rPr>
      </w:pPr>
      <w:r w:rsidRPr="00F12FF5">
        <w:rPr>
          <w:rFonts w:eastAsia="Times New Roman"/>
          <w:b w:val="0"/>
          <w:bCs w:val="0"/>
          <w:i/>
          <w:iCs/>
          <w:szCs w:val="20"/>
          <w:lang w:eastAsia="de-DE"/>
        </w:rPr>
        <w:t xml:space="preserve">- die Leistungen wurden für einen Auftraggeber erbracht, der in Relation zur Universität Leipzig </w:t>
      </w:r>
      <w:r w:rsidRPr="00F12FF5">
        <w:rPr>
          <w:rFonts w:eastAsia="Calibri"/>
          <w:b w:val="0"/>
          <w:bCs w:val="0"/>
          <w:i/>
          <w:iCs/>
        </w:rPr>
        <w:t>mindestens eine vergleichbare Größe aufweist</w:t>
      </w:r>
    </w:p>
    <w:p w14:paraId="6C445BBB" w14:textId="20E22C7E" w:rsidR="00FE6442" w:rsidRDefault="00114510" w:rsidP="00114510">
      <w:pPr>
        <w:pStyle w:val="berschrift2"/>
        <w:numPr>
          <w:ilvl w:val="0"/>
          <w:numId w:val="0"/>
        </w:numPr>
        <w:spacing w:before="0" w:after="0"/>
        <w:ind w:left="567"/>
        <w:jc w:val="left"/>
      </w:pPr>
      <w:r w:rsidRPr="00F12FF5">
        <w:rPr>
          <w:rFonts w:eastAsia="Times New Roman"/>
          <w:b w:val="0"/>
          <w:bCs w:val="0"/>
          <w:i/>
          <w:iCs/>
          <w:szCs w:val="20"/>
          <w:lang w:eastAsia="de-DE"/>
        </w:rPr>
        <w:t xml:space="preserve">- </w:t>
      </w:r>
      <w:r w:rsidR="00A9340E" w:rsidRPr="00F12FF5">
        <w:rPr>
          <w:rFonts w:eastAsia="Times New Roman"/>
          <w:b w:val="0"/>
          <w:bCs w:val="0"/>
          <w:i/>
          <w:iCs/>
          <w:szCs w:val="20"/>
          <w:lang w:eastAsia="de-DE"/>
        </w:rPr>
        <w:t xml:space="preserve">der Referenzauftraggeber weist </w:t>
      </w:r>
      <w:r w:rsidRPr="00F12FF5">
        <w:rPr>
          <w:rFonts w:eastAsia="Calibri"/>
          <w:b w:val="0"/>
          <w:bCs w:val="0"/>
          <w:i/>
          <w:iCs/>
        </w:rPr>
        <w:t>ein</w:t>
      </w:r>
      <w:r w:rsidR="00A9340E" w:rsidRPr="00F12FF5">
        <w:rPr>
          <w:rFonts w:eastAsia="Calibri"/>
          <w:b w:val="0"/>
          <w:bCs w:val="0"/>
          <w:i/>
          <w:iCs/>
        </w:rPr>
        <w:t>e</w:t>
      </w:r>
      <w:r w:rsidRPr="00F12FF5">
        <w:rPr>
          <w:rFonts w:eastAsia="Calibri"/>
          <w:b w:val="0"/>
          <w:bCs w:val="0"/>
          <w:i/>
          <w:iCs/>
        </w:rPr>
        <w:t xml:space="preserve"> wissenschaftlich geprägte und heterogene Arbeitsumgebung</w:t>
      </w:r>
      <w:r w:rsidR="00D73642" w:rsidRPr="00F12FF5">
        <w:rPr>
          <w:rFonts w:eastAsia="Calibri"/>
          <w:b w:val="0"/>
          <w:bCs w:val="0"/>
          <w:i/>
          <w:iCs/>
        </w:rPr>
        <w:t xml:space="preserve"> auf</w:t>
      </w:r>
      <w:r w:rsidRPr="00F12FF5">
        <w:rPr>
          <w:rFonts w:eastAsia="Calibri"/>
          <w:b w:val="0"/>
          <w:bCs w:val="0"/>
          <w:i/>
          <w:iCs/>
        </w:rPr>
        <w:t xml:space="preserve"> (Büros, Labore, Werkstätten, Tierhaltung, usw.)</w:t>
      </w:r>
      <w:r w:rsidRPr="00F12FF5">
        <w:rPr>
          <w:rFonts w:eastAsia="Times New Roman"/>
          <w:b w:val="0"/>
          <w:bCs w:val="0"/>
          <w:i/>
          <w:iCs/>
          <w:szCs w:val="20"/>
          <w:lang w:eastAsia="de-DE"/>
        </w:rPr>
        <w:br/>
      </w:r>
      <w:r w:rsidR="00297D98" w:rsidRPr="00F12FF5">
        <w:rPr>
          <w:rFonts w:eastAsia="Times New Roman"/>
          <w:b w:val="0"/>
          <w:bCs w:val="0"/>
          <w:i/>
          <w:iCs/>
          <w:szCs w:val="20"/>
          <w:lang w:eastAsia="de-DE"/>
        </w:rPr>
        <w:t>- die ausgeführte Leistung ist dem Bereich der betriebsärztlichen Versorgung zu zuordnen</w:t>
      </w:r>
      <w:r w:rsidR="00297D98" w:rsidRPr="00F12FF5">
        <w:rPr>
          <w:rFonts w:eastAsia="Times New Roman"/>
          <w:b w:val="0"/>
          <w:bCs w:val="0"/>
          <w:i/>
          <w:iCs/>
          <w:szCs w:val="20"/>
          <w:lang w:eastAsia="de-DE"/>
        </w:rPr>
        <w:br/>
        <w:t xml:space="preserve">- der Umfang der je Vertragsjahr ausgeführten Leistungen ist </w:t>
      </w:r>
      <w:r w:rsidR="00AC5C1B">
        <w:rPr>
          <w:rFonts w:eastAsia="Times New Roman"/>
          <w:b w:val="0"/>
          <w:bCs w:val="0"/>
          <w:i/>
          <w:iCs/>
          <w:szCs w:val="20"/>
          <w:lang w:eastAsia="de-DE"/>
        </w:rPr>
        <w:t xml:space="preserve">mindestens </w:t>
      </w:r>
      <w:r w:rsidR="00297D98" w:rsidRPr="00F12FF5">
        <w:rPr>
          <w:rFonts w:eastAsia="Times New Roman"/>
          <w:b w:val="0"/>
          <w:bCs w:val="0"/>
          <w:i/>
          <w:iCs/>
          <w:szCs w:val="20"/>
          <w:lang w:eastAsia="de-DE"/>
        </w:rPr>
        <w:t>vergleichbar dem hier ausgeschriebenen</w:t>
      </w:r>
      <w:r w:rsidR="00331625" w:rsidRPr="00F12FF5">
        <w:rPr>
          <w:rFonts w:eastAsia="Times New Roman"/>
          <w:b w:val="0"/>
          <w:bCs w:val="0"/>
          <w:i/>
          <w:iCs/>
          <w:szCs w:val="20"/>
          <w:lang w:eastAsia="de-DE"/>
        </w:rPr>
        <w:t xml:space="preserve"> jährlichen</w:t>
      </w:r>
      <w:r w:rsidR="00297D98" w:rsidRPr="00F12FF5">
        <w:rPr>
          <w:rFonts w:eastAsia="Times New Roman"/>
          <w:b w:val="0"/>
          <w:bCs w:val="0"/>
          <w:i/>
          <w:iCs/>
          <w:szCs w:val="20"/>
          <w:lang w:eastAsia="de-DE"/>
        </w:rPr>
        <w:t xml:space="preserve"> Volumen</w:t>
      </w:r>
      <w:r w:rsidRPr="00F12FF5">
        <w:rPr>
          <w:rFonts w:eastAsia="Times New Roman"/>
          <w:b w:val="0"/>
          <w:bCs w:val="0"/>
          <w:i/>
          <w:iCs/>
          <w:szCs w:val="20"/>
          <w:lang w:eastAsia="de-DE"/>
        </w:rPr>
        <w:br/>
        <w:t>-</w:t>
      </w:r>
      <w:r w:rsidR="00331625" w:rsidRPr="00F12FF5">
        <w:rPr>
          <w:rFonts w:eastAsia="Times New Roman"/>
          <w:b w:val="0"/>
          <w:bCs w:val="0"/>
          <w:i/>
          <w:iCs/>
          <w:szCs w:val="20"/>
          <w:lang w:eastAsia="de-DE"/>
        </w:rPr>
        <w:t xml:space="preserve"> die </w:t>
      </w:r>
      <w:r w:rsidR="00AC5C1B">
        <w:rPr>
          <w:rFonts w:eastAsia="Times New Roman"/>
          <w:b w:val="0"/>
          <w:bCs w:val="0"/>
          <w:i/>
          <w:iCs/>
          <w:szCs w:val="20"/>
          <w:lang w:eastAsia="de-DE"/>
        </w:rPr>
        <w:t xml:space="preserve">Vertrags- oder </w:t>
      </w:r>
      <w:r w:rsidR="00331625" w:rsidRPr="00F12FF5">
        <w:rPr>
          <w:rFonts w:eastAsia="Times New Roman"/>
          <w:b w:val="0"/>
          <w:bCs w:val="0"/>
          <w:i/>
          <w:iCs/>
          <w:szCs w:val="20"/>
          <w:lang w:eastAsia="de-DE"/>
        </w:rPr>
        <w:t>Leistung</w:t>
      </w:r>
      <w:r w:rsidR="00AC5C1B">
        <w:rPr>
          <w:rFonts w:eastAsia="Times New Roman"/>
          <w:b w:val="0"/>
          <w:bCs w:val="0"/>
          <w:i/>
          <w:iCs/>
          <w:szCs w:val="20"/>
          <w:lang w:eastAsia="de-DE"/>
        </w:rPr>
        <w:t xml:space="preserve">szeitraum </w:t>
      </w:r>
      <w:r w:rsidR="00331625" w:rsidRPr="00F12FF5">
        <w:rPr>
          <w:rFonts w:eastAsia="Times New Roman"/>
          <w:b w:val="0"/>
          <w:bCs w:val="0"/>
          <w:i/>
          <w:iCs/>
          <w:szCs w:val="20"/>
          <w:lang w:eastAsia="de-DE"/>
        </w:rPr>
        <w:t xml:space="preserve">innerhalb der letzten fünf Jahre (2020 – </w:t>
      </w:r>
      <w:r w:rsidR="00AC5C1B">
        <w:rPr>
          <w:rFonts w:eastAsia="Times New Roman"/>
          <w:b w:val="0"/>
          <w:bCs w:val="0"/>
          <w:i/>
          <w:iCs/>
          <w:szCs w:val="20"/>
          <w:lang w:eastAsia="de-DE"/>
        </w:rPr>
        <w:t>2025</w:t>
      </w:r>
      <w:r w:rsidR="00331625" w:rsidRPr="00F12FF5">
        <w:rPr>
          <w:rFonts w:eastAsia="Times New Roman"/>
          <w:b w:val="0"/>
          <w:bCs w:val="0"/>
          <w:i/>
          <w:iCs/>
          <w:szCs w:val="20"/>
          <w:lang w:eastAsia="de-DE"/>
        </w:rPr>
        <w:t>)</w:t>
      </w:r>
      <w:r>
        <w:rPr>
          <w:rFonts w:eastAsia="Times New Roman"/>
          <w:szCs w:val="20"/>
          <w:lang w:eastAsia="de-DE"/>
        </w:rPr>
        <w:br/>
      </w:r>
    </w:p>
    <w:p w14:paraId="039E31CB" w14:textId="6913BB67" w:rsidR="00573E8D" w:rsidRPr="00794DAE" w:rsidRDefault="00573E8D" w:rsidP="00573E8D">
      <w:pPr>
        <w:pStyle w:val="Default"/>
        <w:ind w:left="360"/>
        <w:rPr>
          <w:rFonts w:ascii="Times New Roman" w:eastAsia="Times New Roman" w:hAnsi="Times New Roman" w:cs="Times New Roman"/>
          <w:b/>
          <w:color w:val="auto"/>
          <w:sz w:val="22"/>
          <w:szCs w:val="22"/>
          <w:lang w:eastAsia="de-DE"/>
        </w:rPr>
      </w:pPr>
      <w:r w:rsidRPr="008E5C0C">
        <w:rPr>
          <w:rFonts w:ascii="Times New Roman" w:eastAsia="Times New Roman" w:hAnsi="Times New Roman" w:cs="Times New Roman"/>
          <w:b/>
          <w:color w:val="auto"/>
          <w:sz w:val="22"/>
          <w:szCs w:val="22"/>
          <w:lang w:eastAsia="de-DE"/>
        </w:rPr>
        <w:t xml:space="preserve">Es sind </w:t>
      </w:r>
      <w:r w:rsidRPr="00AC5C1B">
        <w:rPr>
          <w:rFonts w:ascii="Times New Roman" w:eastAsia="Times New Roman" w:hAnsi="Times New Roman" w:cs="Times New Roman"/>
          <w:b/>
          <w:color w:val="auto"/>
          <w:sz w:val="22"/>
          <w:szCs w:val="22"/>
          <w:u w:val="single"/>
          <w:lang w:eastAsia="de-DE"/>
        </w:rPr>
        <w:t xml:space="preserve">mindestens </w:t>
      </w:r>
      <w:r w:rsidR="008E5C0C" w:rsidRPr="00AC5C1B">
        <w:rPr>
          <w:rFonts w:ascii="Times New Roman" w:eastAsia="Times New Roman" w:hAnsi="Times New Roman" w:cs="Times New Roman"/>
          <w:b/>
          <w:color w:val="auto"/>
          <w:sz w:val="22"/>
          <w:szCs w:val="22"/>
          <w:u w:val="single"/>
          <w:lang w:eastAsia="de-DE"/>
        </w:rPr>
        <w:t>3</w:t>
      </w:r>
      <w:r w:rsidRPr="00AC5C1B">
        <w:rPr>
          <w:rFonts w:ascii="Times New Roman" w:eastAsia="Times New Roman" w:hAnsi="Times New Roman" w:cs="Times New Roman"/>
          <w:b/>
          <w:color w:val="auto"/>
          <w:sz w:val="22"/>
          <w:szCs w:val="22"/>
          <w:u w:val="single"/>
          <w:lang w:eastAsia="de-DE"/>
        </w:rPr>
        <w:t xml:space="preserve"> geeignete Referenzen</w:t>
      </w:r>
      <w:r w:rsidRPr="00794DAE">
        <w:rPr>
          <w:rFonts w:ascii="Times New Roman" w:eastAsia="Times New Roman" w:hAnsi="Times New Roman" w:cs="Times New Roman"/>
          <w:b/>
          <w:color w:val="auto"/>
          <w:sz w:val="22"/>
          <w:szCs w:val="22"/>
          <w:lang w:eastAsia="de-DE"/>
        </w:rPr>
        <w:t xml:space="preserve"> erforderlich!</w:t>
      </w:r>
    </w:p>
    <w:p w14:paraId="1453139A" w14:textId="77777777" w:rsidR="00FE6442" w:rsidRPr="00794DAE" w:rsidRDefault="00FE6442" w:rsidP="00EE0F5A">
      <w:pPr>
        <w:pStyle w:val="Listenabsatz"/>
        <w:rPr>
          <w:rFonts w:ascii="Times New Roman" w:hAnsi="Times New Roman" w:cs="Times New Roman"/>
          <w:sz w:val="14"/>
          <w:szCs w:val="14"/>
          <w:lang w:eastAsia="en-US"/>
        </w:rPr>
      </w:pPr>
    </w:p>
    <w:tbl>
      <w:tblPr>
        <w:tblStyle w:val="Tabellenraster"/>
        <w:tblW w:w="9072" w:type="dxa"/>
        <w:tblInd w:w="421" w:type="dxa"/>
        <w:tblLook w:val="04A0" w:firstRow="1" w:lastRow="0" w:firstColumn="1" w:lastColumn="0" w:noHBand="0" w:noVBand="1"/>
      </w:tblPr>
      <w:tblGrid>
        <w:gridCol w:w="3402"/>
        <w:gridCol w:w="5670"/>
      </w:tblGrid>
      <w:tr w:rsidR="00176D77" w:rsidRPr="00794DAE" w14:paraId="088F4FA5" w14:textId="77777777" w:rsidTr="009C690C">
        <w:trPr>
          <w:cantSplit/>
          <w:trHeight w:hRule="exact" w:val="341"/>
        </w:trPr>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0C5DE10C" w14:textId="4629FA3C" w:rsidR="00176D77" w:rsidRPr="00794DAE" w:rsidRDefault="00176D77" w:rsidP="00E90850">
            <w:pPr>
              <w:pStyle w:val="Listenabsatz"/>
              <w:numPr>
                <w:ilvl w:val="0"/>
                <w:numId w:val="18"/>
              </w:numPr>
              <w:ind w:left="357" w:hanging="357"/>
              <w:jc w:val="left"/>
              <w:rPr>
                <w:rFonts w:ascii="Times New Roman" w:hAnsi="Times New Roman" w:cs="Times New Roman"/>
                <w:b/>
                <w:bCs/>
              </w:rPr>
            </w:pPr>
            <w:bookmarkStart w:id="2" w:name="_Hlk224652220"/>
            <w:r w:rsidRPr="00794DAE">
              <w:rPr>
                <w:rFonts w:ascii="Times New Roman" w:hAnsi="Times New Roman" w:cs="Times New Roman"/>
                <w:b/>
                <w:bCs/>
              </w:rPr>
              <w:t>Referenz</w:t>
            </w:r>
          </w:p>
        </w:tc>
      </w:tr>
      <w:tr w:rsidR="001F5231" w:rsidRPr="005608B1" w14:paraId="50B53EAC" w14:textId="77777777" w:rsidTr="00F12FF5">
        <w:trPr>
          <w:cantSplit/>
          <w:trHeight w:hRule="exact" w:val="1123"/>
        </w:trPr>
        <w:tc>
          <w:tcPr>
            <w:tcW w:w="3402" w:type="dxa"/>
            <w:tcBorders>
              <w:top w:val="single" w:sz="4" w:space="0" w:color="auto"/>
              <w:left w:val="single" w:sz="4" w:space="0" w:color="auto"/>
              <w:bottom w:val="single" w:sz="4" w:space="0" w:color="auto"/>
              <w:right w:val="single" w:sz="4" w:space="0" w:color="auto"/>
            </w:tcBorders>
            <w:hideMark/>
          </w:tcPr>
          <w:p w14:paraId="146DC5D3" w14:textId="77777777" w:rsidR="001F5231" w:rsidRDefault="001F5231" w:rsidP="001F5231">
            <w:r>
              <w:t>Referenzauftraggeber</w:t>
            </w:r>
          </w:p>
          <w:p w14:paraId="7CEF2EF3" w14:textId="7D1B6D51" w:rsidR="001F5231" w:rsidRPr="005608B1" w:rsidRDefault="001F5231" w:rsidP="001F5231">
            <w:r>
              <w:t>(Name, Anschrift</w:t>
            </w:r>
            <w:r w:rsidR="00D73642">
              <w:t xml:space="preserve">, </w:t>
            </w:r>
            <w:r w:rsidR="00967D34">
              <w:t>Informationen zur Größe und zur Heterogenität der Arbeitsumgebungen)</w:t>
            </w:r>
          </w:p>
        </w:tc>
        <w:tc>
          <w:tcPr>
            <w:tcW w:w="5670" w:type="dxa"/>
            <w:tcBorders>
              <w:top w:val="single" w:sz="4" w:space="0" w:color="auto"/>
              <w:left w:val="single" w:sz="4" w:space="0" w:color="auto"/>
              <w:bottom w:val="single" w:sz="4" w:space="0" w:color="auto"/>
              <w:right w:val="single" w:sz="4" w:space="0" w:color="auto"/>
            </w:tcBorders>
            <w:hideMark/>
          </w:tcPr>
          <w:p w14:paraId="7EE92173" w14:textId="71C1FA5B" w:rsidR="001F5231" w:rsidRPr="005608B1" w:rsidRDefault="001F5231"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220AA9CE" w14:textId="77777777" w:rsidTr="003044DA">
        <w:trPr>
          <w:cantSplit/>
          <w:trHeight w:hRule="exact" w:val="1281"/>
        </w:trPr>
        <w:tc>
          <w:tcPr>
            <w:tcW w:w="3402" w:type="dxa"/>
            <w:tcBorders>
              <w:top w:val="single" w:sz="4" w:space="0" w:color="auto"/>
              <w:left w:val="single" w:sz="4" w:space="0" w:color="auto"/>
              <w:bottom w:val="single" w:sz="4" w:space="0" w:color="auto"/>
              <w:right w:val="single" w:sz="4" w:space="0" w:color="auto"/>
            </w:tcBorders>
          </w:tcPr>
          <w:p w14:paraId="08FCD3B5" w14:textId="1ACBFF2D" w:rsidR="001F5231" w:rsidRDefault="001F5231" w:rsidP="001F5231">
            <w:pPr>
              <w:jc w:val="left"/>
            </w:pPr>
            <w:r>
              <w:t>Ansprechpartner</w:t>
            </w:r>
            <w:r w:rsidR="007561E0">
              <w:t xml:space="preserve"> beim Referenzauftraggeber</w:t>
            </w:r>
            <w:r w:rsidR="003044DA">
              <w:t xml:space="preserve"> </w:t>
            </w:r>
          </w:p>
          <w:p w14:paraId="02A13835" w14:textId="77777777" w:rsidR="001F5231" w:rsidRDefault="001F5231" w:rsidP="001F5231">
            <w:r>
              <w:t>(Name, Telefon, E-Mail)</w:t>
            </w:r>
          </w:p>
          <w:p w14:paraId="4063AE7A" w14:textId="77777777" w:rsidR="003044DA" w:rsidRDefault="003044DA" w:rsidP="001F5231">
            <w:pPr>
              <w:rPr>
                <w:i/>
                <w:iCs/>
              </w:rPr>
            </w:pPr>
          </w:p>
          <w:p w14:paraId="54323D1A" w14:textId="656DCD23" w:rsidR="001F5231" w:rsidRPr="00176D77" w:rsidRDefault="001F5231" w:rsidP="001F5231">
            <w:r w:rsidRPr="001F5231">
              <w:rPr>
                <w:i/>
                <w:iCs/>
              </w:rPr>
              <w:t>optionale Angabe</w:t>
            </w:r>
          </w:p>
        </w:tc>
        <w:tc>
          <w:tcPr>
            <w:tcW w:w="5670" w:type="dxa"/>
            <w:tcBorders>
              <w:top w:val="single" w:sz="4" w:space="0" w:color="auto"/>
              <w:left w:val="single" w:sz="4" w:space="0" w:color="auto"/>
              <w:bottom w:val="single" w:sz="4" w:space="0" w:color="auto"/>
              <w:right w:val="single" w:sz="4" w:space="0" w:color="auto"/>
            </w:tcBorders>
          </w:tcPr>
          <w:p w14:paraId="265EE883" w14:textId="28D4AF5E" w:rsidR="001F5231" w:rsidRPr="005608B1" w:rsidRDefault="001F5231"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3CC7D767" w14:textId="77777777" w:rsidTr="00F12FF5">
        <w:trPr>
          <w:cantSplit/>
          <w:trHeight w:hRule="exact" w:val="1758"/>
        </w:trPr>
        <w:tc>
          <w:tcPr>
            <w:tcW w:w="3402" w:type="dxa"/>
            <w:tcBorders>
              <w:top w:val="single" w:sz="4" w:space="0" w:color="auto"/>
              <w:left w:val="single" w:sz="4" w:space="0" w:color="auto"/>
              <w:bottom w:val="single" w:sz="4" w:space="0" w:color="auto"/>
              <w:right w:val="single" w:sz="4" w:space="0" w:color="auto"/>
            </w:tcBorders>
            <w:hideMark/>
          </w:tcPr>
          <w:p w14:paraId="3604DDAD" w14:textId="77777777" w:rsidR="001F5231" w:rsidRDefault="00F5603F" w:rsidP="00576A44">
            <w:r>
              <w:t>Ausgeführte Leistungen</w:t>
            </w:r>
          </w:p>
          <w:p w14:paraId="6E5E571D" w14:textId="77777777" w:rsidR="00F12FF5" w:rsidRDefault="00AA2984" w:rsidP="00576A44">
            <w:r w:rsidRPr="00AA2984">
              <w:t>(mit Aufschlüsselung der Anteile</w:t>
            </w:r>
            <w:r w:rsidR="00F12FF5">
              <w:t xml:space="preserve"> an der Gesamtleistung nach </w:t>
            </w:r>
          </w:p>
          <w:p w14:paraId="388625FF" w14:textId="77777777" w:rsidR="00F12FF5" w:rsidRDefault="00F12FF5" w:rsidP="00576A44">
            <w:r>
              <w:t xml:space="preserve">1. Vorsorgen und </w:t>
            </w:r>
          </w:p>
          <w:p w14:paraId="0E2110DE" w14:textId="3440E461" w:rsidR="00AA2984" w:rsidRPr="00AC4C05" w:rsidRDefault="00F12FF5" w:rsidP="00576A44">
            <w:pPr>
              <w:rPr>
                <w:highlight w:val="yellow"/>
              </w:rPr>
            </w:pPr>
            <w:r>
              <w:t xml:space="preserve">2. </w:t>
            </w:r>
            <w:r w:rsidRPr="00F12FF5">
              <w:t>arbeitsmedizinische Grundbetreuung</w:t>
            </w:r>
            <w:r>
              <w:t>/</w:t>
            </w:r>
            <w:r w:rsidRPr="00F12FF5">
              <w:t>betriebsspezifische Betreuung</w:t>
            </w:r>
            <w:r w:rsidR="00AA2984" w:rsidRPr="00AA2984">
              <w:t>)</w:t>
            </w:r>
          </w:p>
        </w:tc>
        <w:tc>
          <w:tcPr>
            <w:tcW w:w="5670" w:type="dxa"/>
            <w:tcBorders>
              <w:top w:val="single" w:sz="4" w:space="0" w:color="auto"/>
              <w:left w:val="single" w:sz="4" w:space="0" w:color="auto"/>
              <w:bottom w:val="single" w:sz="4" w:space="0" w:color="auto"/>
              <w:right w:val="single" w:sz="4" w:space="0" w:color="auto"/>
            </w:tcBorders>
            <w:hideMark/>
          </w:tcPr>
          <w:p w14:paraId="2590BDA3" w14:textId="77777777" w:rsidR="001F5231" w:rsidRPr="005608B1" w:rsidRDefault="001F5231"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61E0" w:rsidRPr="005608B1" w14:paraId="2F8F2F91" w14:textId="77777777" w:rsidTr="00F12FF5">
        <w:trPr>
          <w:cantSplit/>
          <w:trHeight w:hRule="exact" w:val="706"/>
        </w:trPr>
        <w:tc>
          <w:tcPr>
            <w:tcW w:w="3402" w:type="dxa"/>
            <w:tcBorders>
              <w:top w:val="single" w:sz="4" w:space="0" w:color="auto"/>
              <w:left w:val="single" w:sz="4" w:space="0" w:color="auto"/>
              <w:bottom w:val="single" w:sz="4" w:space="0" w:color="auto"/>
              <w:right w:val="single" w:sz="4" w:space="0" w:color="auto"/>
            </w:tcBorders>
          </w:tcPr>
          <w:p w14:paraId="39D65366" w14:textId="3475B886" w:rsidR="007561E0" w:rsidRPr="000E5A0D" w:rsidRDefault="007561E0" w:rsidP="007561E0">
            <w:r>
              <w:t>Ausführungs- oder Vertragszeitraum</w:t>
            </w:r>
          </w:p>
        </w:tc>
        <w:tc>
          <w:tcPr>
            <w:tcW w:w="5670" w:type="dxa"/>
            <w:tcBorders>
              <w:top w:val="single" w:sz="4" w:space="0" w:color="auto"/>
              <w:left w:val="single" w:sz="4" w:space="0" w:color="auto"/>
              <w:bottom w:val="single" w:sz="4" w:space="0" w:color="auto"/>
              <w:right w:val="single" w:sz="4" w:space="0" w:color="auto"/>
            </w:tcBorders>
          </w:tcPr>
          <w:p w14:paraId="6E4A32E3" w14:textId="2334BBE2" w:rsidR="007561E0" w:rsidRDefault="007561E0" w:rsidP="007561E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561E0" w:rsidRPr="005608B1" w14:paraId="5951D544" w14:textId="77777777" w:rsidTr="003044DA">
        <w:trPr>
          <w:cantSplit/>
          <w:trHeight w:hRule="exact" w:val="1562"/>
        </w:trPr>
        <w:tc>
          <w:tcPr>
            <w:tcW w:w="3402" w:type="dxa"/>
            <w:tcBorders>
              <w:top w:val="single" w:sz="4" w:space="0" w:color="auto"/>
              <w:left w:val="single" w:sz="4" w:space="0" w:color="auto"/>
              <w:bottom w:val="single" w:sz="4" w:space="0" w:color="auto"/>
              <w:right w:val="single" w:sz="4" w:space="0" w:color="auto"/>
            </w:tcBorders>
            <w:hideMark/>
          </w:tcPr>
          <w:p w14:paraId="0BCAB94E" w14:textId="4126FEB5" w:rsidR="007561E0" w:rsidRDefault="007561E0" w:rsidP="007561E0">
            <w:r>
              <w:t>Auftragsvolumen ca.</w:t>
            </w:r>
            <w:r w:rsidR="003044DA">
              <w:t xml:space="preserve"> </w:t>
            </w:r>
          </w:p>
          <w:p w14:paraId="6593E41B" w14:textId="1B962F33" w:rsidR="007561E0" w:rsidRDefault="007561E0" w:rsidP="007561E0">
            <w:r w:rsidRPr="00176D77">
              <w:t xml:space="preserve">(in EUR, </w:t>
            </w:r>
            <w:r>
              <w:t xml:space="preserve">exkl. </w:t>
            </w:r>
            <w:proofErr w:type="spellStart"/>
            <w:r>
              <w:t>USt</w:t>
            </w:r>
            <w:proofErr w:type="spellEnd"/>
            <w:r>
              <w:t>.</w:t>
            </w:r>
            <w:r w:rsidRPr="00176D77">
              <w:t>)</w:t>
            </w:r>
          </w:p>
          <w:p w14:paraId="6B9D7770" w14:textId="12FC0192" w:rsidR="007561E0" w:rsidRDefault="007561E0" w:rsidP="007561E0"/>
          <w:p w14:paraId="22D77DC0" w14:textId="58B651D2" w:rsidR="007561E0" w:rsidRPr="003044DA" w:rsidRDefault="007561E0" w:rsidP="007561E0">
            <w:pPr>
              <w:rPr>
                <w:b/>
                <w:bCs/>
                <w:i/>
                <w:iCs/>
                <w:sz w:val="18"/>
                <w:szCs w:val="18"/>
              </w:rPr>
            </w:pPr>
            <w:r w:rsidRPr="003044DA">
              <w:rPr>
                <w:i/>
                <w:iCs/>
              </w:rPr>
              <w:t>(Vertrag</w:t>
            </w:r>
            <w:r w:rsidR="003044DA">
              <w:rPr>
                <w:i/>
                <w:iCs/>
              </w:rPr>
              <w:t>lich vereinbartes V</w:t>
            </w:r>
            <w:r w:rsidRPr="003044DA">
              <w:rPr>
                <w:i/>
                <w:iCs/>
              </w:rPr>
              <w:t xml:space="preserve">olumen oder kumuliert die im Ausführungszeitraum </w:t>
            </w:r>
            <w:r w:rsidR="003044DA">
              <w:rPr>
                <w:i/>
                <w:iCs/>
              </w:rPr>
              <w:t>erbrachten</w:t>
            </w:r>
            <w:r w:rsidRPr="003044DA">
              <w:rPr>
                <w:i/>
                <w:iCs/>
              </w:rPr>
              <w:t xml:space="preserve"> Leistungen)</w:t>
            </w:r>
          </w:p>
        </w:tc>
        <w:tc>
          <w:tcPr>
            <w:tcW w:w="5670" w:type="dxa"/>
            <w:tcBorders>
              <w:top w:val="single" w:sz="4" w:space="0" w:color="auto"/>
              <w:left w:val="single" w:sz="4" w:space="0" w:color="auto"/>
              <w:bottom w:val="single" w:sz="4" w:space="0" w:color="auto"/>
              <w:right w:val="single" w:sz="4" w:space="0" w:color="auto"/>
            </w:tcBorders>
            <w:hideMark/>
          </w:tcPr>
          <w:p w14:paraId="3FFFF474" w14:textId="2493A506" w:rsidR="007561E0" w:rsidRPr="005608B1" w:rsidRDefault="007561E0" w:rsidP="007561E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bookmarkEnd w:id="2"/>
    </w:tbl>
    <w:p w14:paraId="378F80D5" w14:textId="2636C975" w:rsidR="00D12616" w:rsidRDefault="00D12616" w:rsidP="00EE0F5A">
      <w:pPr>
        <w:rPr>
          <w:lang w:eastAsia="en-US"/>
        </w:rPr>
      </w:pPr>
    </w:p>
    <w:p w14:paraId="1EDB670C" w14:textId="77777777" w:rsidR="00D12616" w:rsidRDefault="00D12616">
      <w:pPr>
        <w:jc w:val="left"/>
        <w:rPr>
          <w:lang w:eastAsia="en-US"/>
        </w:rPr>
      </w:pPr>
      <w:r>
        <w:rPr>
          <w:lang w:eastAsia="en-US"/>
        </w:rPr>
        <w:br w:type="page"/>
      </w:r>
    </w:p>
    <w:tbl>
      <w:tblPr>
        <w:tblStyle w:val="Tabellenraster"/>
        <w:tblW w:w="9072" w:type="dxa"/>
        <w:tblInd w:w="421" w:type="dxa"/>
        <w:tblLook w:val="04A0" w:firstRow="1" w:lastRow="0" w:firstColumn="1" w:lastColumn="0" w:noHBand="0" w:noVBand="1"/>
      </w:tblPr>
      <w:tblGrid>
        <w:gridCol w:w="3402"/>
        <w:gridCol w:w="5670"/>
      </w:tblGrid>
      <w:tr w:rsidR="00F12FF5" w:rsidRPr="00794DAE" w14:paraId="31535AE5" w14:textId="77777777" w:rsidTr="006A0176">
        <w:trPr>
          <w:cantSplit/>
          <w:trHeight w:hRule="exact" w:val="341"/>
        </w:trPr>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79724F26" w14:textId="77777777" w:rsidR="00F12FF5" w:rsidRPr="00794DAE" w:rsidRDefault="00F12FF5" w:rsidP="006A0176">
            <w:pPr>
              <w:pStyle w:val="Listenabsatz"/>
              <w:numPr>
                <w:ilvl w:val="0"/>
                <w:numId w:val="18"/>
              </w:numPr>
              <w:ind w:left="357" w:hanging="357"/>
              <w:jc w:val="left"/>
              <w:rPr>
                <w:rFonts w:ascii="Times New Roman" w:hAnsi="Times New Roman" w:cs="Times New Roman"/>
                <w:b/>
                <w:bCs/>
              </w:rPr>
            </w:pPr>
            <w:r w:rsidRPr="00794DAE">
              <w:rPr>
                <w:rFonts w:ascii="Times New Roman" w:hAnsi="Times New Roman" w:cs="Times New Roman"/>
                <w:b/>
                <w:bCs/>
              </w:rPr>
              <w:lastRenderedPageBreak/>
              <w:t>Referenz</w:t>
            </w:r>
          </w:p>
        </w:tc>
      </w:tr>
      <w:tr w:rsidR="00F12FF5" w:rsidRPr="005608B1" w14:paraId="457C0084" w14:textId="77777777" w:rsidTr="006A0176">
        <w:trPr>
          <w:cantSplit/>
          <w:trHeight w:hRule="exact" w:val="1123"/>
        </w:trPr>
        <w:tc>
          <w:tcPr>
            <w:tcW w:w="3402" w:type="dxa"/>
            <w:tcBorders>
              <w:top w:val="single" w:sz="4" w:space="0" w:color="auto"/>
              <w:left w:val="single" w:sz="4" w:space="0" w:color="auto"/>
              <w:bottom w:val="single" w:sz="4" w:space="0" w:color="auto"/>
              <w:right w:val="single" w:sz="4" w:space="0" w:color="auto"/>
            </w:tcBorders>
            <w:hideMark/>
          </w:tcPr>
          <w:p w14:paraId="65D2C0DB" w14:textId="77777777" w:rsidR="00F12FF5" w:rsidRDefault="00F12FF5" w:rsidP="006A0176">
            <w:r>
              <w:t>Referenzauftraggeber</w:t>
            </w:r>
          </w:p>
          <w:p w14:paraId="613D7E34" w14:textId="77777777" w:rsidR="00F12FF5" w:rsidRPr="005608B1" w:rsidRDefault="00F12FF5" w:rsidP="006A0176">
            <w:r>
              <w:t>(Name, Anschrift, Informationen zur Größe und zur Heterogenität der Arbeitsumgebungen)</w:t>
            </w:r>
          </w:p>
        </w:tc>
        <w:tc>
          <w:tcPr>
            <w:tcW w:w="5670" w:type="dxa"/>
            <w:tcBorders>
              <w:top w:val="single" w:sz="4" w:space="0" w:color="auto"/>
              <w:left w:val="single" w:sz="4" w:space="0" w:color="auto"/>
              <w:bottom w:val="single" w:sz="4" w:space="0" w:color="auto"/>
              <w:right w:val="single" w:sz="4" w:space="0" w:color="auto"/>
            </w:tcBorders>
            <w:hideMark/>
          </w:tcPr>
          <w:p w14:paraId="0F1F7945"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7BD4AED3" w14:textId="77777777" w:rsidTr="006A0176">
        <w:trPr>
          <w:cantSplit/>
          <w:trHeight w:hRule="exact" w:val="1281"/>
        </w:trPr>
        <w:tc>
          <w:tcPr>
            <w:tcW w:w="3402" w:type="dxa"/>
            <w:tcBorders>
              <w:top w:val="single" w:sz="4" w:space="0" w:color="auto"/>
              <w:left w:val="single" w:sz="4" w:space="0" w:color="auto"/>
              <w:bottom w:val="single" w:sz="4" w:space="0" w:color="auto"/>
              <w:right w:val="single" w:sz="4" w:space="0" w:color="auto"/>
            </w:tcBorders>
          </w:tcPr>
          <w:p w14:paraId="412CA77D" w14:textId="77777777" w:rsidR="00F12FF5" w:rsidRDefault="00F12FF5" w:rsidP="006A0176">
            <w:pPr>
              <w:jc w:val="left"/>
            </w:pPr>
            <w:r>
              <w:t xml:space="preserve">Ansprechpartner beim Referenzauftraggeber </w:t>
            </w:r>
          </w:p>
          <w:p w14:paraId="69223096" w14:textId="77777777" w:rsidR="00F12FF5" w:rsidRDefault="00F12FF5" w:rsidP="006A0176">
            <w:r>
              <w:t>(Name, Telefon, E-Mail)</w:t>
            </w:r>
          </w:p>
          <w:p w14:paraId="5FAEE3F3" w14:textId="77777777" w:rsidR="00F12FF5" w:rsidRDefault="00F12FF5" w:rsidP="006A0176">
            <w:pPr>
              <w:rPr>
                <w:i/>
                <w:iCs/>
              </w:rPr>
            </w:pPr>
          </w:p>
          <w:p w14:paraId="536BCBF9" w14:textId="77777777" w:rsidR="00F12FF5" w:rsidRPr="00176D77" w:rsidRDefault="00F12FF5" w:rsidP="006A0176">
            <w:r w:rsidRPr="001F5231">
              <w:rPr>
                <w:i/>
                <w:iCs/>
              </w:rPr>
              <w:t>optionale Angabe</w:t>
            </w:r>
          </w:p>
        </w:tc>
        <w:tc>
          <w:tcPr>
            <w:tcW w:w="5670" w:type="dxa"/>
            <w:tcBorders>
              <w:top w:val="single" w:sz="4" w:space="0" w:color="auto"/>
              <w:left w:val="single" w:sz="4" w:space="0" w:color="auto"/>
              <w:bottom w:val="single" w:sz="4" w:space="0" w:color="auto"/>
              <w:right w:val="single" w:sz="4" w:space="0" w:color="auto"/>
            </w:tcBorders>
          </w:tcPr>
          <w:p w14:paraId="697D0278"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6A61922B" w14:textId="77777777" w:rsidTr="006A0176">
        <w:trPr>
          <w:cantSplit/>
          <w:trHeight w:hRule="exact" w:val="1758"/>
        </w:trPr>
        <w:tc>
          <w:tcPr>
            <w:tcW w:w="3402" w:type="dxa"/>
            <w:tcBorders>
              <w:top w:val="single" w:sz="4" w:space="0" w:color="auto"/>
              <w:left w:val="single" w:sz="4" w:space="0" w:color="auto"/>
              <w:bottom w:val="single" w:sz="4" w:space="0" w:color="auto"/>
              <w:right w:val="single" w:sz="4" w:space="0" w:color="auto"/>
            </w:tcBorders>
            <w:hideMark/>
          </w:tcPr>
          <w:p w14:paraId="2943D0CF" w14:textId="77777777" w:rsidR="00F12FF5" w:rsidRDefault="00F12FF5" w:rsidP="006A0176">
            <w:r>
              <w:t>Ausgeführte Leistungen</w:t>
            </w:r>
          </w:p>
          <w:p w14:paraId="29AE6E4A" w14:textId="77777777" w:rsidR="00F12FF5" w:rsidRDefault="00F12FF5" w:rsidP="006A0176">
            <w:r w:rsidRPr="00AA2984">
              <w:t>(mit Aufschlüsselung der Anteile</w:t>
            </w:r>
            <w:r>
              <w:t xml:space="preserve"> an der Gesamtleistung nach </w:t>
            </w:r>
          </w:p>
          <w:p w14:paraId="23C9E59A" w14:textId="77777777" w:rsidR="00F12FF5" w:rsidRDefault="00F12FF5" w:rsidP="006A0176">
            <w:r>
              <w:t xml:space="preserve">1. Vorsorgen und </w:t>
            </w:r>
          </w:p>
          <w:p w14:paraId="1379FAD2" w14:textId="77777777" w:rsidR="00F12FF5" w:rsidRPr="00AC4C05" w:rsidRDefault="00F12FF5" w:rsidP="006A0176">
            <w:pPr>
              <w:rPr>
                <w:highlight w:val="yellow"/>
              </w:rPr>
            </w:pPr>
            <w:r>
              <w:t xml:space="preserve">2. </w:t>
            </w:r>
            <w:r w:rsidRPr="00F12FF5">
              <w:t>arbeitsmedizinische Grundbetreuung</w:t>
            </w:r>
            <w:r>
              <w:t>/</w:t>
            </w:r>
            <w:r w:rsidRPr="00F12FF5">
              <w:t>betriebsspezifische Betreuung</w:t>
            </w:r>
            <w:r w:rsidRPr="00AA2984">
              <w:t>)</w:t>
            </w:r>
          </w:p>
        </w:tc>
        <w:tc>
          <w:tcPr>
            <w:tcW w:w="5670" w:type="dxa"/>
            <w:tcBorders>
              <w:top w:val="single" w:sz="4" w:space="0" w:color="auto"/>
              <w:left w:val="single" w:sz="4" w:space="0" w:color="auto"/>
              <w:bottom w:val="single" w:sz="4" w:space="0" w:color="auto"/>
              <w:right w:val="single" w:sz="4" w:space="0" w:color="auto"/>
            </w:tcBorders>
            <w:hideMark/>
          </w:tcPr>
          <w:p w14:paraId="499814C4"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49E69DFF" w14:textId="77777777" w:rsidTr="006A0176">
        <w:trPr>
          <w:cantSplit/>
          <w:trHeight w:hRule="exact" w:val="706"/>
        </w:trPr>
        <w:tc>
          <w:tcPr>
            <w:tcW w:w="3402" w:type="dxa"/>
            <w:tcBorders>
              <w:top w:val="single" w:sz="4" w:space="0" w:color="auto"/>
              <w:left w:val="single" w:sz="4" w:space="0" w:color="auto"/>
              <w:bottom w:val="single" w:sz="4" w:space="0" w:color="auto"/>
              <w:right w:val="single" w:sz="4" w:space="0" w:color="auto"/>
            </w:tcBorders>
          </w:tcPr>
          <w:p w14:paraId="3C317C33" w14:textId="77777777" w:rsidR="00F12FF5" w:rsidRPr="000E5A0D" w:rsidRDefault="00F12FF5" w:rsidP="006A0176">
            <w:r>
              <w:t>Ausführungs- oder Vertragszeitraum</w:t>
            </w:r>
          </w:p>
        </w:tc>
        <w:tc>
          <w:tcPr>
            <w:tcW w:w="5670" w:type="dxa"/>
            <w:tcBorders>
              <w:top w:val="single" w:sz="4" w:space="0" w:color="auto"/>
              <w:left w:val="single" w:sz="4" w:space="0" w:color="auto"/>
              <w:bottom w:val="single" w:sz="4" w:space="0" w:color="auto"/>
              <w:right w:val="single" w:sz="4" w:space="0" w:color="auto"/>
            </w:tcBorders>
          </w:tcPr>
          <w:p w14:paraId="51767EAD" w14:textId="77777777" w:rsidR="00F12FF5"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0B159302" w14:textId="77777777" w:rsidTr="006A0176">
        <w:trPr>
          <w:cantSplit/>
          <w:trHeight w:hRule="exact" w:val="1562"/>
        </w:trPr>
        <w:tc>
          <w:tcPr>
            <w:tcW w:w="3402" w:type="dxa"/>
            <w:tcBorders>
              <w:top w:val="single" w:sz="4" w:space="0" w:color="auto"/>
              <w:left w:val="single" w:sz="4" w:space="0" w:color="auto"/>
              <w:bottom w:val="single" w:sz="4" w:space="0" w:color="auto"/>
              <w:right w:val="single" w:sz="4" w:space="0" w:color="auto"/>
            </w:tcBorders>
            <w:hideMark/>
          </w:tcPr>
          <w:p w14:paraId="2F480FBD" w14:textId="77777777" w:rsidR="00F12FF5" w:rsidRDefault="00F12FF5" w:rsidP="006A0176">
            <w:r>
              <w:t xml:space="preserve">Auftragsvolumen ca. </w:t>
            </w:r>
          </w:p>
          <w:p w14:paraId="7A907FCD" w14:textId="77777777" w:rsidR="00F12FF5" w:rsidRDefault="00F12FF5" w:rsidP="006A0176">
            <w:r w:rsidRPr="00176D77">
              <w:t xml:space="preserve">(in EUR, </w:t>
            </w:r>
            <w:r>
              <w:t xml:space="preserve">exkl. </w:t>
            </w:r>
            <w:proofErr w:type="spellStart"/>
            <w:r>
              <w:t>USt</w:t>
            </w:r>
            <w:proofErr w:type="spellEnd"/>
            <w:r>
              <w:t>.</w:t>
            </w:r>
            <w:r w:rsidRPr="00176D77">
              <w:t>)</w:t>
            </w:r>
          </w:p>
          <w:p w14:paraId="1483D9E1" w14:textId="77777777" w:rsidR="00F12FF5" w:rsidRDefault="00F12FF5" w:rsidP="006A0176"/>
          <w:p w14:paraId="214A50B3" w14:textId="77777777" w:rsidR="00F12FF5" w:rsidRPr="003044DA" w:rsidRDefault="00F12FF5" w:rsidP="006A0176">
            <w:pPr>
              <w:rPr>
                <w:b/>
                <w:bCs/>
                <w:i/>
                <w:iCs/>
                <w:sz w:val="18"/>
                <w:szCs w:val="18"/>
              </w:rPr>
            </w:pPr>
            <w:r w:rsidRPr="003044DA">
              <w:rPr>
                <w:i/>
                <w:iCs/>
              </w:rPr>
              <w:t>(Vertrag</w:t>
            </w:r>
            <w:r>
              <w:rPr>
                <w:i/>
                <w:iCs/>
              </w:rPr>
              <w:t>lich vereinbartes V</w:t>
            </w:r>
            <w:r w:rsidRPr="003044DA">
              <w:rPr>
                <w:i/>
                <w:iCs/>
              </w:rPr>
              <w:t xml:space="preserve">olumen oder kumuliert die im Ausführungszeitraum </w:t>
            </w:r>
            <w:r>
              <w:rPr>
                <w:i/>
                <w:iCs/>
              </w:rPr>
              <w:t>erbrachten</w:t>
            </w:r>
            <w:r w:rsidRPr="003044DA">
              <w:rPr>
                <w:i/>
                <w:iCs/>
              </w:rPr>
              <w:t xml:space="preserve"> Leistungen)</w:t>
            </w:r>
          </w:p>
        </w:tc>
        <w:tc>
          <w:tcPr>
            <w:tcW w:w="5670" w:type="dxa"/>
            <w:tcBorders>
              <w:top w:val="single" w:sz="4" w:space="0" w:color="auto"/>
              <w:left w:val="single" w:sz="4" w:space="0" w:color="auto"/>
              <w:bottom w:val="single" w:sz="4" w:space="0" w:color="auto"/>
              <w:right w:val="single" w:sz="4" w:space="0" w:color="auto"/>
            </w:tcBorders>
            <w:hideMark/>
          </w:tcPr>
          <w:p w14:paraId="3B06B334"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FE5994B" w14:textId="77777777" w:rsidR="008B62AB" w:rsidRDefault="008B62AB" w:rsidP="00EE0F5A">
      <w:pPr>
        <w:rPr>
          <w:lang w:eastAsia="en-US"/>
        </w:rPr>
      </w:pPr>
    </w:p>
    <w:tbl>
      <w:tblPr>
        <w:tblStyle w:val="Tabellenraster"/>
        <w:tblW w:w="9072" w:type="dxa"/>
        <w:tblInd w:w="421" w:type="dxa"/>
        <w:tblLook w:val="04A0" w:firstRow="1" w:lastRow="0" w:firstColumn="1" w:lastColumn="0" w:noHBand="0" w:noVBand="1"/>
      </w:tblPr>
      <w:tblGrid>
        <w:gridCol w:w="3402"/>
        <w:gridCol w:w="5670"/>
      </w:tblGrid>
      <w:tr w:rsidR="00F12FF5" w:rsidRPr="00794DAE" w14:paraId="2A61F1C8" w14:textId="77777777" w:rsidTr="006A0176">
        <w:trPr>
          <w:cantSplit/>
          <w:trHeight w:hRule="exact" w:val="341"/>
        </w:trPr>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55B56148" w14:textId="77777777" w:rsidR="00F12FF5" w:rsidRPr="00794DAE" w:rsidRDefault="00F12FF5" w:rsidP="006A0176">
            <w:pPr>
              <w:pStyle w:val="Listenabsatz"/>
              <w:numPr>
                <w:ilvl w:val="0"/>
                <w:numId w:val="18"/>
              </w:numPr>
              <w:ind w:left="357" w:hanging="357"/>
              <w:jc w:val="left"/>
              <w:rPr>
                <w:rFonts w:ascii="Times New Roman" w:hAnsi="Times New Roman" w:cs="Times New Roman"/>
                <w:b/>
                <w:bCs/>
              </w:rPr>
            </w:pPr>
            <w:r w:rsidRPr="00794DAE">
              <w:rPr>
                <w:rFonts w:ascii="Times New Roman" w:hAnsi="Times New Roman" w:cs="Times New Roman"/>
                <w:b/>
                <w:bCs/>
              </w:rPr>
              <w:t>Referenz</w:t>
            </w:r>
          </w:p>
        </w:tc>
      </w:tr>
      <w:tr w:rsidR="00F12FF5" w:rsidRPr="005608B1" w14:paraId="6FE00A89" w14:textId="77777777" w:rsidTr="006A0176">
        <w:trPr>
          <w:cantSplit/>
          <w:trHeight w:hRule="exact" w:val="1123"/>
        </w:trPr>
        <w:tc>
          <w:tcPr>
            <w:tcW w:w="3402" w:type="dxa"/>
            <w:tcBorders>
              <w:top w:val="single" w:sz="4" w:space="0" w:color="auto"/>
              <w:left w:val="single" w:sz="4" w:space="0" w:color="auto"/>
              <w:bottom w:val="single" w:sz="4" w:space="0" w:color="auto"/>
              <w:right w:val="single" w:sz="4" w:space="0" w:color="auto"/>
            </w:tcBorders>
            <w:hideMark/>
          </w:tcPr>
          <w:p w14:paraId="0A854B58" w14:textId="77777777" w:rsidR="00F12FF5" w:rsidRDefault="00F12FF5" w:rsidP="006A0176">
            <w:r>
              <w:t>Referenzauftraggeber</w:t>
            </w:r>
          </w:p>
          <w:p w14:paraId="36A81F99" w14:textId="77777777" w:rsidR="00F12FF5" w:rsidRPr="005608B1" w:rsidRDefault="00F12FF5" w:rsidP="006A0176">
            <w:r>
              <w:t>(Name, Anschrift, Informationen zur Größe und zur Heterogenität der Arbeitsumgebungen)</w:t>
            </w:r>
          </w:p>
        </w:tc>
        <w:tc>
          <w:tcPr>
            <w:tcW w:w="5670" w:type="dxa"/>
            <w:tcBorders>
              <w:top w:val="single" w:sz="4" w:space="0" w:color="auto"/>
              <w:left w:val="single" w:sz="4" w:space="0" w:color="auto"/>
              <w:bottom w:val="single" w:sz="4" w:space="0" w:color="auto"/>
              <w:right w:val="single" w:sz="4" w:space="0" w:color="auto"/>
            </w:tcBorders>
            <w:hideMark/>
          </w:tcPr>
          <w:p w14:paraId="6AD105FF"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42F46A1A" w14:textId="77777777" w:rsidTr="006A0176">
        <w:trPr>
          <w:cantSplit/>
          <w:trHeight w:hRule="exact" w:val="1281"/>
        </w:trPr>
        <w:tc>
          <w:tcPr>
            <w:tcW w:w="3402" w:type="dxa"/>
            <w:tcBorders>
              <w:top w:val="single" w:sz="4" w:space="0" w:color="auto"/>
              <w:left w:val="single" w:sz="4" w:space="0" w:color="auto"/>
              <w:bottom w:val="single" w:sz="4" w:space="0" w:color="auto"/>
              <w:right w:val="single" w:sz="4" w:space="0" w:color="auto"/>
            </w:tcBorders>
          </w:tcPr>
          <w:p w14:paraId="01011033" w14:textId="77777777" w:rsidR="00F12FF5" w:rsidRDefault="00F12FF5" w:rsidP="006A0176">
            <w:pPr>
              <w:jc w:val="left"/>
            </w:pPr>
            <w:r>
              <w:t xml:space="preserve">Ansprechpartner beim Referenzauftraggeber </w:t>
            </w:r>
          </w:p>
          <w:p w14:paraId="20D733B2" w14:textId="77777777" w:rsidR="00F12FF5" w:rsidRDefault="00F12FF5" w:rsidP="006A0176">
            <w:r>
              <w:t>(Name, Telefon, E-Mail)</w:t>
            </w:r>
          </w:p>
          <w:p w14:paraId="7AE6EBDC" w14:textId="77777777" w:rsidR="00F12FF5" w:rsidRDefault="00F12FF5" w:rsidP="006A0176">
            <w:pPr>
              <w:rPr>
                <w:i/>
                <w:iCs/>
              </w:rPr>
            </w:pPr>
          </w:p>
          <w:p w14:paraId="07F3451C" w14:textId="77777777" w:rsidR="00F12FF5" w:rsidRPr="00176D77" w:rsidRDefault="00F12FF5" w:rsidP="006A0176">
            <w:r w:rsidRPr="001F5231">
              <w:rPr>
                <w:i/>
                <w:iCs/>
              </w:rPr>
              <w:t>optionale Angabe</w:t>
            </w:r>
          </w:p>
        </w:tc>
        <w:tc>
          <w:tcPr>
            <w:tcW w:w="5670" w:type="dxa"/>
            <w:tcBorders>
              <w:top w:val="single" w:sz="4" w:space="0" w:color="auto"/>
              <w:left w:val="single" w:sz="4" w:space="0" w:color="auto"/>
              <w:bottom w:val="single" w:sz="4" w:space="0" w:color="auto"/>
              <w:right w:val="single" w:sz="4" w:space="0" w:color="auto"/>
            </w:tcBorders>
          </w:tcPr>
          <w:p w14:paraId="1AAEE784"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3709308F" w14:textId="77777777" w:rsidTr="006A0176">
        <w:trPr>
          <w:cantSplit/>
          <w:trHeight w:hRule="exact" w:val="1758"/>
        </w:trPr>
        <w:tc>
          <w:tcPr>
            <w:tcW w:w="3402" w:type="dxa"/>
            <w:tcBorders>
              <w:top w:val="single" w:sz="4" w:space="0" w:color="auto"/>
              <w:left w:val="single" w:sz="4" w:space="0" w:color="auto"/>
              <w:bottom w:val="single" w:sz="4" w:space="0" w:color="auto"/>
              <w:right w:val="single" w:sz="4" w:space="0" w:color="auto"/>
            </w:tcBorders>
            <w:hideMark/>
          </w:tcPr>
          <w:p w14:paraId="3597354C" w14:textId="77777777" w:rsidR="00F12FF5" w:rsidRDefault="00F12FF5" w:rsidP="006A0176">
            <w:r>
              <w:t>Ausgeführte Leistungen</w:t>
            </w:r>
          </w:p>
          <w:p w14:paraId="04E473E3" w14:textId="77777777" w:rsidR="00F12FF5" w:rsidRDefault="00F12FF5" w:rsidP="006A0176">
            <w:r w:rsidRPr="00AA2984">
              <w:t>(mit Aufschlüsselung der Anteile</w:t>
            </w:r>
            <w:r>
              <w:t xml:space="preserve"> an der Gesamtleistung nach </w:t>
            </w:r>
          </w:p>
          <w:p w14:paraId="4B3E85AF" w14:textId="77777777" w:rsidR="00F12FF5" w:rsidRDefault="00F12FF5" w:rsidP="006A0176">
            <w:r>
              <w:t xml:space="preserve">1. Vorsorgen und </w:t>
            </w:r>
          </w:p>
          <w:p w14:paraId="389B6996" w14:textId="77777777" w:rsidR="00F12FF5" w:rsidRPr="00AC4C05" w:rsidRDefault="00F12FF5" w:rsidP="006A0176">
            <w:pPr>
              <w:rPr>
                <w:highlight w:val="yellow"/>
              </w:rPr>
            </w:pPr>
            <w:r>
              <w:t xml:space="preserve">2. </w:t>
            </w:r>
            <w:r w:rsidRPr="00F12FF5">
              <w:t>arbeitsmedizinische Grundbetreuung</w:t>
            </w:r>
            <w:r>
              <w:t>/</w:t>
            </w:r>
            <w:r w:rsidRPr="00F12FF5">
              <w:t>betriebsspezifische Betreuung</w:t>
            </w:r>
            <w:r w:rsidRPr="00AA2984">
              <w:t>)</w:t>
            </w:r>
          </w:p>
        </w:tc>
        <w:tc>
          <w:tcPr>
            <w:tcW w:w="5670" w:type="dxa"/>
            <w:tcBorders>
              <w:top w:val="single" w:sz="4" w:space="0" w:color="auto"/>
              <w:left w:val="single" w:sz="4" w:space="0" w:color="auto"/>
              <w:bottom w:val="single" w:sz="4" w:space="0" w:color="auto"/>
              <w:right w:val="single" w:sz="4" w:space="0" w:color="auto"/>
            </w:tcBorders>
            <w:hideMark/>
          </w:tcPr>
          <w:p w14:paraId="3D2E5F42"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1091CBAF" w14:textId="77777777" w:rsidTr="006A0176">
        <w:trPr>
          <w:cantSplit/>
          <w:trHeight w:hRule="exact" w:val="706"/>
        </w:trPr>
        <w:tc>
          <w:tcPr>
            <w:tcW w:w="3402" w:type="dxa"/>
            <w:tcBorders>
              <w:top w:val="single" w:sz="4" w:space="0" w:color="auto"/>
              <w:left w:val="single" w:sz="4" w:space="0" w:color="auto"/>
              <w:bottom w:val="single" w:sz="4" w:space="0" w:color="auto"/>
              <w:right w:val="single" w:sz="4" w:space="0" w:color="auto"/>
            </w:tcBorders>
          </w:tcPr>
          <w:p w14:paraId="76989FA9" w14:textId="77777777" w:rsidR="00F12FF5" w:rsidRPr="000E5A0D" w:rsidRDefault="00F12FF5" w:rsidP="006A0176">
            <w:r>
              <w:t>Ausführungs- oder Vertragszeitraum</w:t>
            </w:r>
          </w:p>
        </w:tc>
        <w:tc>
          <w:tcPr>
            <w:tcW w:w="5670" w:type="dxa"/>
            <w:tcBorders>
              <w:top w:val="single" w:sz="4" w:space="0" w:color="auto"/>
              <w:left w:val="single" w:sz="4" w:space="0" w:color="auto"/>
              <w:bottom w:val="single" w:sz="4" w:space="0" w:color="auto"/>
              <w:right w:val="single" w:sz="4" w:space="0" w:color="auto"/>
            </w:tcBorders>
          </w:tcPr>
          <w:p w14:paraId="5831FBB2" w14:textId="77777777" w:rsidR="00F12FF5"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158C9F83" w14:textId="77777777" w:rsidTr="006A0176">
        <w:trPr>
          <w:cantSplit/>
          <w:trHeight w:hRule="exact" w:val="1562"/>
        </w:trPr>
        <w:tc>
          <w:tcPr>
            <w:tcW w:w="3402" w:type="dxa"/>
            <w:tcBorders>
              <w:top w:val="single" w:sz="4" w:space="0" w:color="auto"/>
              <w:left w:val="single" w:sz="4" w:space="0" w:color="auto"/>
              <w:bottom w:val="single" w:sz="4" w:space="0" w:color="auto"/>
              <w:right w:val="single" w:sz="4" w:space="0" w:color="auto"/>
            </w:tcBorders>
            <w:hideMark/>
          </w:tcPr>
          <w:p w14:paraId="443FC141" w14:textId="77777777" w:rsidR="00F12FF5" w:rsidRDefault="00F12FF5" w:rsidP="006A0176">
            <w:r>
              <w:t xml:space="preserve">Auftragsvolumen ca. </w:t>
            </w:r>
          </w:p>
          <w:p w14:paraId="5CE5BBCB" w14:textId="77777777" w:rsidR="00F12FF5" w:rsidRDefault="00F12FF5" w:rsidP="006A0176">
            <w:r w:rsidRPr="00176D77">
              <w:t xml:space="preserve">(in EUR, </w:t>
            </w:r>
            <w:r>
              <w:t xml:space="preserve">exkl. </w:t>
            </w:r>
            <w:proofErr w:type="spellStart"/>
            <w:r>
              <w:t>USt</w:t>
            </w:r>
            <w:proofErr w:type="spellEnd"/>
            <w:r>
              <w:t>.</w:t>
            </w:r>
            <w:r w:rsidRPr="00176D77">
              <w:t>)</w:t>
            </w:r>
          </w:p>
          <w:p w14:paraId="74624B23" w14:textId="77777777" w:rsidR="00F12FF5" w:rsidRDefault="00F12FF5" w:rsidP="006A0176"/>
          <w:p w14:paraId="79E9693C" w14:textId="77777777" w:rsidR="00F12FF5" w:rsidRPr="003044DA" w:rsidRDefault="00F12FF5" w:rsidP="006A0176">
            <w:pPr>
              <w:rPr>
                <w:b/>
                <w:bCs/>
                <w:i/>
                <w:iCs/>
                <w:sz w:val="18"/>
                <w:szCs w:val="18"/>
              </w:rPr>
            </w:pPr>
            <w:r w:rsidRPr="003044DA">
              <w:rPr>
                <w:i/>
                <w:iCs/>
              </w:rPr>
              <w:t>(Vertrag</w:t>
            </w:r>
            <w:r>
              <w:rPr>
                <w:i/>
                <w:iCs/>
              </w:rPr>
              <w:t>lich vereinbartes V</w:t>
            </w:r>
            <w:r w:rsidRPr="003044DA">
              <w:rPr>
                <w:i/>
                <w:iCs/>
              </w:rPr>
              <w:t xml:space="preserve">olumen oder kumuliert die im Ausführungszeitraum </w:t>
            </w:r>
            <w:r>
              <w:rPr>
                <w:i/>
                <w:iCs/>
              </w:rPr>
              <w:t>erbrachten</w:t>
            </w:r>
            <w:r w:rsidRPr="003044DA">
              <w:rPr>
                <w:i/>
                <w:iCs/>
              </w:rPr>
              <w:t xml:space="preserve"> Leistungen)</w:t>
            </w:r>
          </w:p>
        </w:tc>
        <w:tc>
          <w:tcPr>
            <w:tcW w:w="5670" w:type="dxa"/>
            <w:tcBorders>
              <w:top w:val="single" w:sz="4" w:space="0" w:color="auto"/>
              <w:left w:val="single" w:sz="4" w:space="0" w:color="auto"/>
              <w:bottom w:val="single" w:sz="4" w:space="0" w:color="auto"/>
              <w:right w:val="single" w:sz="4" w:space="0" w:color="auto"/>
            </w:tcBorders>
            <w:hideMark/>
          </w:tcPr>
          <w:p w14:paraId="0A7715D1"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EE586FC" w14:textId="5484B811" w:rsidR="00D12616" w:rsidRDefault="00D12616" w:rsidP="001F5231">
      <w:pPr>
        <w:rPr>
          <w:lang w:eastAsia="en-US"/>
        </w:rPr>
      </w:pPr>
    </w:p>
    <w:p w14:paraId="029635DA" w14:textId="77777777" w:rsidR="00D12616" w:rsidRDefault="00D12616">
      <w:pPr>
        <w:jc w:val="left"/>
        <w:rPr>
          <w:lang w:eastAsia="en-US"/>
        </w:rPr>
      </w:pPr>
      <w:r>
        <w:rPr>
          <w:lang w:eastAsia="en-US"/>
        </w:rPr>
        <w:br w:type="page"/>
      </w:r>
    </w:p>
    <w:tbl>
      <w:tblPr>
        <w:tblStyle w:val="Tabellenraster"/>
        <w:tblW w:w="9072" w:type="dxa"/>
        <w:tblInd w:w="421" w:type="dxa"/>
        <w:tblLook w:val="04A0" w:firstRow="1" w:lastRow="0" w:firstColumn="1" w:lastColumn="0" w:noHBand="0" w:noVBand="1"/>
      </w:tblPr>
      <w:tblGrid>
        <w:gridCol w:w="3402"/>
        <w:gridCol w:w="5670"/>
      </w:tblGrid>
      <w:tr w:rsidR="00F12FF5" w:rsidRPr="00794DAE" w14:paraId="20A830CE" w14:textId="77777777" w:rsidTr="006A0176">
        <w:trPr>
          <w:cantSplit/>
          <w:trHeight w:hRule="exact" w:val="341"/>
        </w:trPr>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4ED01AFD" w14:textId="77777777" w:rsidR="00F12FF5" w:rsidRPr="00794DAE" w:rsidRDefault="00F12FF5" w:rsidP="006A0176">
            <w:pPr>
              <w:pStyle w:val="Listenabsatz"/>
              <w:numPr>
                <w:ilvl w:val="0"/>
                <w:numId w:val="18"/>
              </w:numPr>
              <w:ind w:left="357" w:hanging="357"/>
              <w:jc w:val="left"/>
              <w:rPr>
                <w:rFonts w:ascii="Times New Roman" w:hAnsi="Times New Roman" w:cs="Times New Roman"/>
                <w:b/>
                <w:bCs/>
              </w:rPr>
            </w:pPr>
            <w:r w:rsidRPr="00794DAE">
              <w:rPr>
                <w:rFonts w:ascii="Times New Roman" w:hAnsi="Times New Roman" w:cs="Times New Roman"/>
                <w:b/>
                <w:bCs/>
              </w:rPr>
              <w:lastRenderedPageBreak/>
              <w:t>Referenz</w:t>
            </w:r>
          </w:p>
        </w:tc>
      </w:tr>
      <w:tr w:rsidR="00F12FF5" w:rsidRPr="005608B1" w14:paraId="59D3C9F7" w14:textId="77777777" w:rsidTr="006A0176">
        <w:trPr>
          <w:cantSplit/>
          <w:trHeight w:hRule="exact" w:val="1123"/>
        </w:trPr>
        <w:tc>
          <w:tcPr>
            <w:tcW w:w="3402" w:type="dxa"/>
            <w:tcBorders>
              <w:top w:val="single" w:sz="4" w:space="0" w:color="auto"/>
              <w:left w:val="single" w:sz="4" w:space="0" w:color="auto"/>
              <w:bottom w:val="single" w:sz="4" w:space="0" w:color="auto"/>
              <w:right w:val="single" w:sz="4" w:space="0" w:color="auto"/>
            </w:tcBorders>
            <w:hideMark/>
          </w:tcPr>
          <w:p w14:paraId="6F6520F4" w14:textId="77777777" w:rsidR="00F12FF5" w:rsidRDefault="00F12FF5" w:rsidP="006A0176">
            <w:r>
              <w:t>Referenzauftraggeber</w:t>
            </w:r>
          </w:p>
          <w:p w14:paraId="15AE33D8" w14:textId="77777777" w:rsidR="00F12FF5" w:rsidRPr="005608B1" w:rsidRDefault="00F12FF5" w:rsidP="006A0176">
            <w:r>
              <w:t>(Name, Anschrift, Informationen zur Größe und zur Heterogenität der Arbeitsumgebungen)</w:t>
            </w:r>
          </w:p>
        </w:tc>
        <w:tc>
          <w:tcPr>
            <w:tcW w:w="5670" w:type="dxa"/>
            <w:tcBorders>
              <w:top w:val="single" w:sz="4" w:space="0" w:color="auto"/>
              <w:left w:val="single" w:sz="4" w:space="0" w:color="auto"/>
              <w:bottom w:val="single" w:sz="4" w:space="0" w:color="auto"/>
              <w:right w:val="single" w:sz="4" w:space="0" w:color="auto"/>
            </w:tcBorders>
            <w:hideMark/>
          </w:tcPr>
          <w:p w14:paraId="57079B0B"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4679511B" w14:textId="77777777" w:rsidTr="006A0176">
        <w:trPr>
          <w:cantSplit/>
          <w:trHeight w:hRule="exact" w:val="1281"/>
        </w:trPr>
        <w:tc>
          <w:tcPr>
            <w:tcW w:w="3402" w:type="dxa"/>
            <w:tcBorders>
              <w:top w:val="single" w:sz="4" w:space="0" w:color="auto"/>
              <w:left w:val="single" w:sz="4" w:space="0" w:color="auto"/>
              <w:bottom w:val="single" w:sz="4" w:space="0" w:color="auto"/>
              <w:right w:val="single" w:sz="4" w:space="0" w:color="auto"/>
            </w:tcBorders>
          </w:tcPr>
          <w:p w14:paraId="2CF7E1D2" w14:textId="77777777" w:rsidR="00F12FF5" w:rsidRDefault="00F12FF5" w:rsidP="006A0176">
            <w:pPr>
              <w:jc w:val="left"/>
            </w:pPr>
            <w:r>
              <w:t xml:space="preserve">Ansprechpartner beim Referenzauftraggeber </w:t>
            </w:r>
          </w:p>
          <w:p w14:paraId="3C9F0E01" w14:textId="77777777" w:rsidR="00F12FF5" w:rsidRDefault="00F12FF5" w:rsidP="006A0176">
            <w:r>
              <w:t>(Name, Telefon, E-Mail)</w:t>
            </w:r>
          </w:p>
          <w:p w14:paraId="3CE9189A" w14:textId="77777777" w:rsidR="00F12FF5" w:rsidRDefault="00F12FF5" w:rsidP="006A0176">
            <w:pPr>
              <w:rPr>
                <w:i/>
                <w:iCs/>
              </w:rPr>
            </w:pPr>
          </w:p>
          <w:p w14:paraId="5561966C" w14:textId="77777777" w:rsidR="00F12FF5" w:rsidRPr="00176D77" w:rsidRDefault="00F12FF5" w:rsidP="006A0176">
            <w:r w:rsidRPr="001F5231">
              <w:rPr>
                <w:i/>
                <w:iCs/>
              </w:rPr>
              <w:t>optionale Angabe</w:t>
            </w:r>
          </w:p>
        </w:tc>
        <w:tc>
          <w:tcPr>
            <w:tcW w:w="5670" w:type="dxa"/>
            <w:tcBorders>
              <w:top w:val="single" w:sz="4" w:space="0" w:color="auto"/>
              <w:left w:val="single" w:sz="4" w:space="0" w:color="auto"/>
              <w:bottom w:val="single" w:sz="4" w:space="0" w:color="auto"/>
              <w:right w:val="single" w:sz="4" w:space="0" w:color="auto"/>
            </w:tcBorders>
          </w:tcPr>
          <w:p w14:paraId="1BD49C35"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7BD29B47" w14:textId="77777777" w:rsidTr="006A0176">
        <w:trPr>
          <w:cantSplit/>
          <w:trHeight w:hRule="exact" w:val="1758"/>
        </w:trPr>
        <w:tc>
          <w:tcPr>
            <w:tcW w:w="3402" w:type="dxa"/>
            <w:tcBorders>
              <w:top w:val="single" w:sz="4" w:space="0" w:color="auto"/>
              <w:left w:val="single" w:sz="4" w:space="0" w:color="auto"/>
              <w:bottom w:val="single" w:sz="4" w:space="0" w:color="auto"/>
              <w:right w:val="single" w:sz="4" w:space="0" w:color="auto"/>
            </w:tcBorders>
            <w:hideMark/>
          </w:tcPr>
          <w:p w14:paraId="372946F6" w14:textId="77777777" w:rsidR="00F12FF5" w:rsidRDefault="00F12FF5" w:rsidP="006A0176">
            <w:r>
              <w:t>Ausgeführte Leistungen</w:t>
            </w:r>
          </w:p>
          <w:p w14:paraId="45941027" w14:textId="77777777" w:rsidR="00F12FF5" w:rsidRDefault="00F12FF5" w:rsidP="006A0176">
            <w:r w:rsidRPr="00AA2984">
              <w:t>(mit Aufschlüsselung der Anteile</w:t>
            </w:r>
            <w:r>
              <w:t xml:space="preserve"> an der Gesamtleistung nach </w:t>
            </w:r>
          </w:p>
          <w:p w14:paraId="5C3C7844" w14:textId="77777777" w:rsidR="00F12FF5" w:rsidRDefault="00F12FF5" w:rsidP="006A0176">
            <w:r>
              <w:t xml:space="preserve">1. Vorsorgen und </w:t>
            </w:r>
          </w:p>
          <w:p w14:paraId="16DEA937" w14:textId="77777777" w:rsidR="00F12FF5" w:rsidRPr="00AC4C05" w:rsidRDefault="00F12FF5" w:rsidP="006A0176">
            <w:pPr>
              <w:rPr>
                <w:highlight w:val="yellow"/>
              </w:rPr>
            </w:pPr>
            <w:r>
              <w:t xml:space="preserve">2. </w:t>
            </w:r>
            <w:r w:rsidRPr="00F12FF5">
              <w:t>arbeitsmedizinische Grundbetreuung</w:t>
            </w:r>
            <w:r>
              <w:t>/</w:t>
            </w:r>
            <w:r w:rsidRPr="00F12FF5">
              <w:t>betriebsspezifische Betreuung</w:t>
            </w:r>
            <w:r w:rsidRPr="00AA2984">
              <w:t>)</w:t>
            </w:r>
          </w:p>
        </w:tc>
        <w:tc>
          <w:tcPr>
            <w:tcW w:w="5670" w:type="dxa"/>
            <w:tcBorders>
              <w:top w:val="single" w:sz="4" w:space="0" w:color="auto"/>
              <w:left w:val="single" w:sz="4" w:space="0" w:color="auto"/>
              <w:bottom w:val="single" w:sz="4" w:space="0" w:color="auto"/>
              <w:right w:val="single" w:sz="4" w:space="0" w:color="auto"/>
            </w:tcBorders>
            <w:hideMark/>
          </w:tcPr>
          <w:p w14:paraId="770E54A8"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566D7A03" w14:textId="77777777" w:rsidTr="006A0176">
        <w:trPr>
          <w:cantSplit/>
          <w:trHeight w:hRule="exact" w:val="706"/>
        </w:trPr>
        <w:tc>
          <w:tcPr>
            <w:tcW w:w="3402" w:type="dxa"/>
            <w:tcBorders>
              <w:top w:val="single" w:sz="4" w:space="0" w:color="auto"/>
              <w:left w:val="single" w:sz="4" w:space="0" w:color="auto"/>
              <w:bottom w:val="single" w:sz="4" w:space="0" w:color="auto"/>
              <w:right w:val="single" w:sz="4" w:space="0" w:color="auto"/>
            </w:tcBorders>
          </w:tcPr>
          <w:p w14:paraId="599BE283" w14:textId="77777777" w:rsidR="00F12FF5" w:rsidRPr="000E5A0D" w:rsidRDefault="00F12FF5" w:rsidP="006A0176">
            <w:r>
              <w:t>Ausführungs- oder Vertragszeitraum</w:t>
            </w:r>
          </w:p>
        </w:tc>
        <w:tc>
          <w:tcPr>
            <w:tcW w:w="5670" w:type="dxa"/>
            <w:tcBorders>
              <w:top w:val="single" w:sz="4" w:space="0" w:color="auto"/>
              <w:left w:val="single" w:sz="4" w:space="0" w:color="auto"/>
              <w:bottom w:val="single" w:sz="4" w:space="0" w:color="auto"/>
              <w:right w:val="single" w:sz="4" w:space="0" w:color="auto"/>
            </w:tcBorders>
          </w:tcPr>
          <w:p w14:paraId="4C4D8ED6" w14:textId="77777777" w:rsidR="00F12FF5"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1506F033" w14:textId="77777777" w:rsidTr="006A0176">
        <w:trPr>
          <w:cantSplit/>
          <w:trHeight w:hRule="exact" w:val="1562"/>
        </w:trPr>
        <w:tc>
          <w:tcPr>
            <w:tcW w:w="3402" w:type="dxa"/>
            <w:tcBorders>
              <w:top w:val="single" w:sz="4" w:space="0" w:color="auto"/>
              <w:left w:val="single" w:sz="4" w:space="0" w:color="auto"/>
              <w:bottom w:val="single" w:sz="4" w:space="0" w:color="auto"/>
              <w:right w:val="single" w:sz="4" w:space="0" w:color="auto"/>
            </w:tcBorders>
            <w:hideMark/>
          </w:tcPr>
          <w:p w14:paraId="40EEAFDD" w14:textId="77777777" w:rsidR="00F12FF5" w:rsidRDefault="00F12FF5" w:rsidP="006A0176">
            <w:r>
              <w:t xml:space="preserve">Auftragsvolumen ca. </w:t>
            </w:r>
          </w:p>
          <w:p w14:paraId="1FDD84E8" w14:textId="77777777" w:rsidR="00F12FF5" w:rsidRDefault="00F12FF5" w:rsidP="006A0176">
            <w:r w:rsidRPr="00176D77">
              <w:t xml:space="preserve">(in EUR, </w:t>
            </w:r>
            <w:r>
              <w:t xml:space="preserve">exkl. </w:t>
            </w:r>
            <w:proofErr w:type="spellStart"/>
            <w:r>
              <w:t>USt</w:t>
            </w:r>
            <w:proofErr w:type="spellEnd"/>
            <w:r>
              <w:t>.</w:t>
            </w:r>
            <w:r w:rsidRPr="00176D77">
              <w:t>)</w:t>
            </w:r>
          </w:p>
          <w:p w14:paraId="10408709" w14:textId="77777777" w:rsidR="00F12FF5" w:rsidRDefault="00F12FF5" w:rsidP="006A0176"/>
          <w:p w14:paraId="16891414" w14:textId="77777777" w:rsidR="00F12FF5" w:rsidRPr="003044DA" w:rsidRDefault="00F12FF5" w:rsidP="006A0176">
            <w:pPr>
              <w:rPr>
                <w:b/>
                <w:bCs/>
                <w:i/>
                <w:iCs/>
                <w:sz w:val="18"/>
                <w:szCs w:val="18"/>
              </w:rPr>
            </w:pPr>
            <w:r w:rsidRPr="003044DA">
              <w:rPr>
                <w:i/>
                <w:iCs/>
              </w:rPr>
              <w:t>(Vertrag</w:t>
            </w:r>
            <w:r>
              <w:rPr>
                <w:i/>
                <w:iCs/>
              </w:rPr>
              <w:t>lich vereinbartes V</w:t>
            </w:r>
            <w:r w:rsidRPr="003044DA">
              <w:rPr>
                <w:i/>
                <w:iCs/>
              </w:rPr>
              <w:t xml:space="preserve">olumen oder kumuliert die im Ausführungszeitraum </w:t>
            </w:r>
            <w:r>
              <w:rPr>
                <w:i/>
                <w:iCs/>
              </w:rPr>
              <w:t>erbrachten</w:t>
            </w:r>
            <w:r w:rsidRPr="003044DA">
              <w:rPr>
                <w:i/>
                <w:iCs/>
              </w:rPr>
              <w:t xml:space="preserve"> Leistungen)</w:t>
            </w:r>
          </w:p>
        </w:tc>
        <w:tc>
          <w:tcPr>
            <w:tcW w:w="5670" w:type="dxa"/>
            <w:tcBorders>
              <w:top w:val="single" w:sz="4" w:space="0" w:color="auto"/>
              <w:left w:val="single" w:sz="4" w:space="0" w:color="auto"/>
              <w:bottom w:val="single" w:sz="4" w:space="0" w:color="auto"/>
              <w:right w:val="single" w:sz="4" w:space="0" w:color="auto"/>
            </w:tcBorders>
            <w:hideMark/>
          </w:tcPr>
          <w:p w14:paraId="23D3F266"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989BF83" w14:textId="77777777" w:rsidR="00FE4D8A" w:rsidRDefault="00FE4D8A" w:rsidP="001F5231">
      <w:pPr>
        <w:rPr>
          <w:lang w:eastAsia="en-US"/>
        </w:rPr>
      </w:pPr>
    </w:p>
    <w:tbl>
      <w:tblPr>
        <w:tblStyle w:val="Tabellenraster"/>
        <w:tblW w:w="9072" w:type="dxa"/>
        <w:tblInd w:w="421" w:type="dxa"/>
        <w:tblLook w:val="04A0" w:firstRow="1" w:lastRow="0" w:firstColumn="1" w:lastColumn="0" w:noHBand="0" w:noVBand="1"/>
      </w:tblPr>
      <w:tblGrid>
        <w:gridCol w:w="3402"/>
        <w:gridCol w:w="5670"/>
      </w:tblGrid>
      <w:tr w:rsidR="00F12FF5" w:rsidRPr="00794DAE" w14:paraId="2965518D" w14:textId="77777777" w:rsidTr="006A0176">
        <w:trPr>
          <w:cantSplit/>
          <w:trHeight w:hRule="exact" w:val="341"/>
        </w:trPr>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46399065" w14:textId="77777777" w:rsidR="00F12FF5" w:rsidRPr="00794DAE" w:rsidRDefault="00F12FF5" w:rsidP="006A0176">
            <w:pPr>
              <w:pStyle w:val="Listenabsatz"/>
              <w:numPr>
                <w:ilvl w:val="0"/>
                <w:numId w:val="18"/>
              </w:numPr>
              <w:ind w:left="357" w:hanging="357"/>
              <w:jc w:val="left"/>
              <w:rPr>
                <w:rFonts w:ascii="Times New Roman" w:hAnsi="Times New Roman" w:cs="Times New Roman"/>
                <w:b/>
                <w:bCs/>
              </w:rPr>
            </w:pPr>
            <w:r w:rsidRPr="00794DAE">
              <w:rPr>
                <w:rFonts w:ascii="Times New Roman" w:hAnsi="Times New Roman" w:cs="Times New Roman"/>
                <w:b/>
                <w:bCs/>
              </w:rPr>
              <w:t>Referenz</w:t>
            </w:r>
          </w:p>
        </w:tc>
      </w:tr>
      <w:tr w:rsidR="00F12FF5" w:rsidRPr="005608B1" w14:paraId="7EEADF73" w14:textId="77777777" w:rsidTr="006A0176">
        <w:trPr>
          <w:cantSplit/>
          <w:trHeight w:hRule="exact" w:val="1123"/>
        </w:trPr>
        <w:tc>
          <w:tcPr>
            <w:tcW w:w="3402" w:type="dxa"/>
            <w:tcBorders>
              <w:top w:val="single" w:sz="4" w:space="0" w:color="auto"/>
              <w:left w:val="single" w:sz="4" w:space="0" w:color="auto"/>
              <w:bottom w:val="single" w:sz="4" w:space="0" w:color="auto"/>
              <w:right w:val="single" w:sz="4" w:space="0" w:color="auto"/>
            </w:tcBorders>
            <w:hideMark/>
          </w:tcPr>
          <w:p w14:paraId="2EF6666A" w14:textId="77777777" w:rsidR="00F12FF5" w:rsidRDefault="00F12FF5" w:rsidP="006A0176">
            <w:r>
              <w:t>Referenzauftraggeber</w:t>
            </w:r>
          </w:p>
          <w:p w14:paraId="3DC3C254" w14:textId="77777777" w:rsidR="00F12FF5" w:rsidRPr="005608B1" w:rsidRDefault="00F12FF5" w:rsidP="006A0176">
            <w:r>
              <w:t>(Name, Anschrift, Informationen zur Größe und zur Heterogenität der Arbeitsumgebungen)</w:t>
            </w:r>
          </w:p>
        </w:tc>
        <w:tc>
          <w:tcPr>
            <w:tcW w:w="5670" w:type="dxa"/>
            <w:tcBorders>
              <w:top w:val="single" w:sz="4" w:space="0" w:color="auto"/>
              <w:left w:val="single" w:sz="4" w:space="0" w:color="auto"/>
              <w:bottom w:val="single" w:sz="4" w:space="0" w:color="auto"/>
              <w:right w:val="single" w:sz="4" w:space="0" w:color="auto"/>
            </w:tcBorders>
            <w:hideMark/>
          </w:tcPr>
          <w:p w14:paraId="1A02F7D8"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70A5E965" w14:textId="77777777" w:rsidTr="006A0176">
        <w:trPr>
          <w:cantSplit/>
          <w:trHeight w:hRule="exact" w:val="1281"/>
        </w:trPr>
        <w:tc>
          <w:tcPr>
            <w:tcW w:w="3402" w:type="dxa"/>
            <w:tcBorders>
              <w:top w:val="single" w:sz="4" w:space="0" w:color="auto"/>
              <w:left w:val="single" w:sz="4" w:space="0" w:color="auto"/>
              <w:bottom w:val="single" w:sz="4" w:space="0" w:color="auto"/>
              <w:right w:val="single" w:sz="4" w:space="0" w:color="auto"/>
            </w:tcBorders>
          </w:tcPr>
          <w:p w14:paraId="138B31A5" w14:textId="77777777" w:rsidR="00F12FF5" w:rsidRDefault="00F12FF5" w:rsidP="006A0176">
            <w:pPr>
              <w:jc w:val="left"/>
            </w:pPr>
            <w:r>
              <w:t xml:space="preserve">Ansprechpartner beim Referenzauftraggeber </w:t>
            </w:r>
          </w:p>
          <w:p w14:paraId="5DFC4BF3" w14:textId="77777777" w:rsidR="00F12FF5" w:rsidRDefault="00F12FF5" w:rsidP="006A0176">
            <w:r>
              <w:t>(Name, Telefon, E-Mail)</w:t>
            </w:r>
          </w:p>
          <w:p w14:paraId="32FA8E48" w14:textId="77777777" w:rsidR="00F12FF5" w:rsidRDefault="00F12FF5" w:rsidP="006A0176">
            <w:pPr>
              <w:rPr>
                <w:i/>
                <w:iCs/>
              </w:rPr>
            </w:pPr>
          </w:p>
          <w:p w14:paraId="5131344D" w14:textId="77777777" w:rsidR="00F12FF5" w:rsidRPr="00176D77" w:rsidRDefault="00F12FF5" w:rsidP="006A0176">
            <w:r w:rsidRPr="001F5231">
              <w:rPr>
                <w:i/>
                <w:iCs/>
              </w:rPr>
              <w:t>optionale Angabe</w:t>
            </w:r>
          </w:p>
        </w:tc>
        <w:tc>
          <w:tcPr>
            <w:tcW w:w="5670" w:type="dxa"/>
            <w:tcBorders>
              <w:top w:val="single" w:sz="4" w:space="0" w:color="auto"/>
              <w:left w:val="single" w:sz="4" w:space="0" w:color="auto"/>
              <w:bottom w:val="single" w:sz="4" w:space="0" w:color="auto"/>
              <w:right w:val="single" w:sz="4" w:space="0" w:color="auto"/>
            </w:tcBorders>
          </w:tcPr>
          <w:p w14:paraId="67B04723"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56022D29" w14:textId="77777777" w:rsidTr="006A0176">
        <w:trPr>
          <w:cantSplit/>
          <w:trHeight w:hRule="exact" w:val="1758"/>
        </w:trPr>
        <w:tc>
          <w:tcPr>
            <w:tcW w:w="3402" w:type="dxa"/>
            <w:tcBorders>
              <w:top w:val="single" w:sz="4" w:space="0" w:color="auto"/>
              <w:left w:val="single" w:sz="4" w:space="0" w:color="auto"/>
              <w:bottom w:val="single" w:sz="4" w:space="0" w:color="auto"/>
              <w:right w:val="single" w:sz="4" w:space="0" w:color="auto"/>
            </w:tcBorders>
            <w:hideMark/>
          </w:tcPr>
          <w:p w14:paraId="27F7C62C" w14:textId="77777777" w:rsidR="00F12FF5" w:rsidRDefault="00F12FF5" w:rsidP="006A0176">
            <w:r>
              <w:t>Ausgeführte Leistungen</w:t>
            </w:r>
          </w:p>
          <w:p w14:paraId="677A50D6" w14:textId="77777777" w:rsidR="00F12FF5" w:rsidRDefault="00F12FF5" w:rsidP="006A0176">
            <w:r w:rsidRPr="00AA2984">
              <w:t>(mit Aufschlüsselung der Anteile</w:t>
            </w:r>
            <w:r>
              <w:t xml:space="preserve"> an der Gesamtleistung nach </w:t>
            </w:r>
          </w:p>
          <w:p w14:paraId="5A7C0D30" w14:textId="77777777" w:rsidR="00F12FF5" w:rsidRDefault="00F12FF5" w:rsidP="006A0176">
            <w:r>
              <w:t xml:space="preserve">1. Vorsorgen und </w:t>
            </w:r>
          </w:p>
          <w:p w14:paraId="6412D668" w14:textId="77777777" w:rsidR="00F12FF5" w:rsidRPr="00AC4C05" w:rsidRDefault="00F12FF5" w:rsidP="006A0176">
            <w:pPr>
              <w:rPr>
                <w:highlight w:val="yellow"/>
              </w:rPr>
            </w:pPr>
            <w:r>
              <w:t xml:space="preserve">2. </w:t>
            </w:r>
            <w:r w:rsidRPr="00F12FF5">
              <w:t>arbeitsmedizinische Grundbetreuung</w:t>
            </w:r>
            <w:r>
              <w:t>/</w:t>
            </w:r>
            <w:r w:rsidRPr="00F12FF5">
              <w:t>betriebsspezifische Betreuung</w:t>
            </w:r>
            <w:r w:rsidRPr="00AA2984">
              <w:t>)</w:t>
            </w:r>
          </w:p>
        </w:tc>
        <w:tc>
          <w:tcPr>
            <w:tcW w:w="5670" w:type="dxa"/>
            <w:tcBorders>
              <w:top w:val="single" w:sz="4" w:space="0" w:color="auto"/>
              <w:left w:val="single" w:sz="4" w:space="0" w:color="auto"/>
              <w:bottom w:val="single" w:sz="4" w:space="0" w:color="auto"/>
              <w:right w:val="single" w:sz="4" w:space="0" w:color="auto"/>
            </w:tcBorders>
            <w:hideMark/>
          </w:tcPr>
          <w:p w14:paraId="41B84A2B"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2ACD0E18" w14:textId="77777777" w:rsidTr="006A0176">
        <w:trPr>
          <w:cantSplit/>
          <w:trHeight w:hRule="exact" w:val="706"/>
        </w:trPr>
        <w:tc>
          <w:tcPr>
            <w:tcW w:w="3402" w:type="dxa"/>
            <w:tcBorders>
              <w:top w:val="single" w:sz="4" w:space="0" w:color="auto"/>
              <w:left w:val="single" w:sz="4" w:space="0" w:color="auto"/>
              <w:bottom w:val="single" w:sz="4" w:space="0" w:color="auto"/>
              <w:right w:val="single" w:sz="4" w:space="0" w:color="auto"/>
            </w:tcBorders>
          </w:tcPr>
          <w:p w14:paraId="2C8B5A0F" w14:textId="77777777" w:rsidR="00F12FF5" w:rsidRPr="000E5A0D" w:rsidRDefault="00F12FF5" w:rsidP="006A0176">
            <w:r>
              <w:t>Ausführungs- oder Vertragszeitraum</w:t>
            </w:r>
          </w:p>
        </w:tc>
        <w:tc>
          <w:tcPr>
            <w:tcW w:w="5670" w:type="dxa"/>
            <w:tcBorders>
              <w:top w:val="single" w:sz="4" w:space="0" w:color="auto"/>
              <w:left w:val="single" w:sz="4" w:space="0" w:color="auto"/>
              <w:bottom w:val="single" w:sz="4" w:space="0" w:color="auto"/>
              <w:right w:val="single" w:sz="4" w:space="0" w:color="auto"/>
            </w:tcBorders>
          </w:tcPr>
          <w:p w14:paraId="790AB4F5" w14:textId="77777777" w:rsidR="00F12FF5"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12FF5" w:rsidRPr="005608B1" w14:paraId="3B4F6564" w14:textId="77777777" w:rsidTr="006A0176">
        <w:trPr>
          <w:cantSplit/>
          <w:trHeight w:hRule="exact" w:val="1562"/>
        </w:trPr>
        <w:tc>
          <w:tcPr>
            <w:tcW w:w="3402" w:type="dxa"/>
            <w:tcBorders>
              <w:top w:val="single" w:sz="4" w:space="0" w:color="auto"/>
              <w:left w:val="single" w:sz="4" w:space="0" w:color="auto"/>
              <w:bottom w:val="single" w:sz="4" w:space="0" w:color="auto"/>
              <w:right w:val="single" w:sz="4" w:space="0" w:color="auto"/>
            </w:tcBorders>
            <w:hideMark/>
          </w:tcPr>
          <w:p w14:paraId="17A28890" w14:textId="77777777" w:rsidR="00F12FF5" w:rsidRDefault="00F12FF5" w:rsidP="006A0176">
            <w:r>
              <w:t xml:space="preserve">Auftragsvolumen ca. </w:t>
            </w:r>
          </w:p>
          <w:p w14:paraId="515DA79F" w14:textId="77777777" w:rsidR="00F12FF5" w:rsidRDefault="00F12FF5" w:rsidP="006A0176">
            <w:r w:rsidRPr="00176D77">
              <w:t xml:space="preserve">(in EUR, </w:t>
            </w:r>
            <w:r>
              <w:t xml:space="preserve">exkl. </w:t>
            </w:r>
            <w:proofErr w:type="spellStart"/>
            <w:r>
              <w:t>USt</w:t>
            </w:r>
            <w:proofErr w:type="spellEnd"/>
            <w:r>
              <w:t>.</w:t>
            </w:r>
            <w:r w:rsidRPr="00176D77">
              <w:t>)</w:t>
            </w:r>
          </w:p>
          <w:p w14:paraId="10F45828" w14:textId="77777777" w:rsidR="00F12FF5" w:rsidRDefault="00F12FF5" w:rsidP="006A0176"/>
          <w:p w14:paraId="08E69E66" w14:textId="77777777" w:rsidR="00F12FF5" w:rsidRPr="003044DA" w:rsidRDefault="00F12FF5" w:rsidP="006A0176">
            <w:pPr>
              <w:rPr>
                <w:b/>
                <w:bCs/>
                <w:i/>
                <w:iCs/>
                <w:sz w:val="18"/>
                <w:szCs w:val="18"/>
              </w:rPr>
            </w:pPr>
            <w:r w:rsidRPr="003044DA">
              <w:rPr>
                <w:i/>
                <w:iCs/>
              </w:rPr>
              <w:t>(Vertrag</w:t>
            </w:r>
            <w:r>
              <w:rPr>
                <w:i/>
                <w:iCs/>
              </w:rPr>
              <w:t>lich vereinbartes V</w:t>
            </w:r>
            <w:r w:rsidRPr="003044DA">
              <w:rPr>
                <w:i/>
                <w:iCs/>
              </w:rPr>
              <w:t xml:space="preserve">olumen oder kumuliert die im Ausführungszeitraum </w:t>
            </w:r>
            <w:r>
              <w:rPr>
                <w:i/>
                <w:iCs/>
              </w:rPr>
              <w:t>erbrachten</w:t>
            </w:r>
            <w:r w:rsidRPr="003044DA">
              <w:rPr>
                <w:i/>
                <w:iCs/>
              </w:rPr>
              <w:t xml:space="preserve"> Leistungen)</w:t>
            </w:r>
          </w:p>
        </w:tc>
        <w:tc>
          <w:tcPr>
            <w:tcW w:w="5670" w:type="dxa"/>
            <w:tcBorders>
              <w:top w:val="single" w:sz="4" w:space="0" w:color="auto"/>
              <w:left w:val="single" w:sz="4" w:space="0" w:color="auto"/>
              <w:bottom w:val="single" w:sz="4" w:space="0" w:color="auto"/>
              <w:right w:val="single" w:sz="4" w:space="0" w:color="auto"/>
            </w:tcBorders>
            <w:hideMark/>
          </w:tcPr>
          <w:p w14:paraId="12575472" w14:textId="77777777" w:rsidR="00F12FF5" w:rsidRPr="005608B1" w:rsidRDefault="00F12FF5" w:rsidP="006A017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69A84CD" w14:textId="77777777" w:rsidR="003A3D9B" w:rsidRDefault="003A3D9B" w:rsidP="001F5231">
      <w:pPr>
        <w:rPr>
          <w:lang w:eastAsia="en-US"/>
        </w:rPr>
      </w:pPr>
    </w:p>
    <w:p w14:paraId="3A2D836F" w14:textId="77777777" w:rsidR="00FE4D8A" w:rsidRDefault="00FE4D8A">
      <w:pPr>
        <w:jc w:val="left"/>
        <w:rPr>
          <w:lang w:eastAsia="en-US"/>
        </w:rPr>
      </w:pPr>
      <w:r>
        <w:rPr>
          <w:lang w:eastAsia="en-US"/>
        </w:rPr>
        <w:br w:type="page"/>
      </w:r>
    </w:p>
    <w:p w14:paraId="089C2809" w14:textId="309806A0" w:rsidR="004600DB" w:rsidRPr="00950CBB" w:rsidRDefault="004600DB" w:rsidP="004600DB">
      <w:pPr>
        <w:pStyle w:val="berschrift2"/>
      </w:pPr>
      <w:r>
        <w:lastRenderedPageBreak/>
        <w:t>zum Sprachniveau deutsch</w:t>
      </w:r>
      <w:r w:rsidR="003044DA">
        <w:t xml:space="preserve"> sowie englisch</w:t>
      </w:r>
      <w:r>
        <w:t xml:space="preserve"> des für die Leistungserbringung vorgesehenen Personals</w:t>
      </w:r>
      <w:r w:rsidRPr="00950CBB">
        <w:t xml:space="preserve"> </w:t>
      </w:r>
    </w:p>
    <w:p w14:paraId="75A9254D" w14:textId="1F6CDF9A" w:rsidR="004600DB" w:rsidRPr="00794DAE" w:rsidRDefault="00BA61DD" w:rsidP="00AC5C1B">
      <w:pPr>
        <w:pStyle w:val="Listenabsatz"/>
        <w:tabs>
          <w:tab w:val="left" w:pos="993"/>
        </w:tabs>
        <w:spacing w:line="276" w:lineRule="auto"/>
        <w:ind w:left="709" w:hanging="425"/>
        <w:contextualSpacing w:val="0"/>
        <w:rPr>
          <w:rFonts w:ascii="Times New Roman" w:hAnsi="Times New Roman" w:cs="Times New Roman"/>
          <w:bCs/>
        </w:rPr>
      </w:pPr>
      <w:sdt>
        <w:sdtPr>
          <w:rPr>
            <w:rFonts w:ascii="Times New Roman" w:hAnsi="Times New Roman" w:cs="Times New Roman"/>
            <w:bCs/>
            <w:sz w:val="32"/>
            <w:szCs w:val="32"/>
          </w:rPr>
          <w:id w:val="524224377"/>
          <w14:checkbox>
            <w14:checked w14:val="0"/>
            <w14:checkedState w14:val="2612" w14:font="MS Gothic"/>
            <w14:uncheckedState w14:val="2610" w14:font="MS Gothic"/>
          </w14:checkbox>
        </w:sdtPr>
        <w:sdtEndPr/>
        <w:sdtContent>
          <w:r w:rsidR="00AC5C1B">
            <w:rPr>
              <w:rFonts w:ascii="MS Gothic" w:eastAsia="MS Gothic" w:hAnsi="MS Gothic" w:cs="Times New Roman" w:hint="eastAsia"/>
              <w:bCs/>
              <w:sz w:val="32"/>
              <w:szCs w:val="32"/>
            </w:rPr>
            <w:t>☐</w:t>
          </w:r>
        </w:sdtContent>
      </w:sdt>
      <w:r w:rsidR="004600DB" w:rsidRPr="00794DAE">
        <w:rPr>
          <w:rFonts w:ascii="Times New Roman" w:hAnsi="Times New Roman" w:cs="Times New Roman"/>
          <w:bCs/>
        </w:rPr>
        <w:t xml:space="preserve"> Ich/Wir versichern,</w:t>
      </w:r>
      <w:r w:rsidR="004600DB">
        <w:rPr>
          <w:rFonts w:ascii="Times New Roman" w:hAnsi="Times New Roman" w:cs="Times New Roman"/>
          <w:bCs/>
        </w:rPr>
        <w:t xml:space="preserve"> dass das </w:t>
      </w:r>
      <w:r w:rsidR="004600DB" w:rsidRPr="004600DB">
        <w:rPr>
          <w:rFonts w:ascii="Times New Roman" w:hAnsi="Times New Roman" w:cs="Times New Roman"/>
          <w:bCs/>
        </w:rPr>
        <w:t>für die Leistungserbringung vorgesehenen Personal</w:t>
      </w:r>
      <w:r w:rsidR="004600DB">
        <w:rPr>
          <w:rFonts w:ascii="Times New Roman" w:hAnsi="Times New Roman" w:cs="Times New Roman"/>
          <w:bCs/>
        </w:rPr>
        <w:t xml:space="preserve"> (</w:t>
      </w:r>
      <w:r w:rsidR="004600DB" w:rsidRPr="004600DB">
        <w:rPr>
          <w:rFonts w:ascii="Times New Roman" w:hAnsi="Times New Roman" w:cs="Times New Roman"/>
          <w:bCs/>
        </w:rPr>
        <w:t>Betriebsärzte/-innen bzw. Arbeitsmediziner/-innen und das Assistenzpersonal</w:t>
      </w:r>
      <w:r w:rsidR="004600DB">
        <w:rPr>
          <w:rFonts w:ascii="Times New Roman" w:hAnsi="Times New Roman" w:cs="Times New Roman"/>
          <w:bCs/>
        </w:rPr>
        <w:t xml:space="preserve">) </w:t>
      </w:r>
      <w:r w:rsidR="004600DB" w:rsidRPr="004600DB">
        <w:rPr>
          <w:rFonts w:ascii="Times New Roman" w:hAnsi="Times New Roman" w:cs="Times New Roman"/>
          <w:bCs/>
        </w:rPr>
        <w:t>vollumfänglich die deutsche Sprache in Wort und Schrift beherrschen (Sprachniveaustufe C1 nach dem Gemeinsamen Europäischen Referenzrahmen für Sprachen (GER)</w:t>
      </w:r>
      <w:r w:rsidR="004600DB" w:rsidRPr="00794DAE">
        <w:rPr>
          <w:rFonts w:ascii="Times New Roman" w:hAnsi="Times New Roman" w:cs="Times New Roman"/>
          <w:bCs/>
        </w:rPr>
        <w:t>.</w:t>
      </w:r>
    </w:p>
    <w:p w14:paraId="210AC16F" w14:textId="290A1905" w:rsidR="004600DB" w:rsidRDefault="004600DB">
      <w:pPr>
        <w:jc w:val="left"/>
        <w:rPr>
          <w:lang w:eastAsia="en-US"/>
        </w:rPr>
      </w:pPr>
    </w:p>
    <w:p w14:paraId="33253D84" w14:textId="2ECAE612" w:rsidR="001F61AA" w:rsidRPr="00794DAE" w:rsidRDefault="00BA61DD" w:rsidP="00AC5C1B">
      <w:pPr>
        <w:pStyle w:val="Listenabsatz"/>
        <w:tabs>
          <w:tab w:val="left" w:pos="426"/>
        </w:tabs>
        <w:spacing w:line="276" w:lineRule="auto"/>
        <w:ind w:left="709" w:hanging="425"/>
        <w:contextualSpacing w:val="0"/>
        <w:rPr>
          <w:rFonts w:ascii="Times New Roman" w:hAnsi="Times New Roman" w:cs="Times New Roman"/>
          <w:bCs/>
        </w:rPr>
      </w:pPr>
      <w:sdt>
        <w:sdtPr>
          <w:rPr>
            <w:rFonts w:ascii="Times New Roman" w:hAnsi="Times New Roman" w:cs="Times New Roman"/>
            <w:bCs/>
            <w:sz w:val="32"/>
            <w:szCs w:val="32"/>
          </w:rPr>
          <w:id w:val="-1320886375"/>
          <w14:checkbox>
            <w14:checked w14:val="0"/>
            <w14:checkedState w14:val="2612" w14:font="MS Gothic"/>
            <w14:uncheckedState w14:val="2610" w14:font="MS Gothic"/>
          </w14:checkbox>
        </w:sdtPr>
        <w:sdtEndPr/>
        <w:sdtContent>
          <w:r w:rsidR="001F61AA" w:rsidRPr="00AC5C1B">
            <w:rPr>
              <w:rFonts w:ascii="MS Gothic" w:eastAsia="MS Gothic" w:hAnsi="MS Gothic" w:cs="Times New Roman" w:hint="eastAsia"/>
              <w:bCs/>
              <w:sz w:val="32"/>
              <w:szCs w:val="32"/>
            </w:rPr>
            <w:t>☐</w:t>
          </w:r>
        </w:sdtContent>
      </w:sdt>
      <w:r w:rsidR="001F61AA" w:rsidRPr="00AC5C1B">
        <w:rPr>
          <w:rFonts w:ascii="Times New Roman" w:hAnsi="Times New Roman" w:cs="Times New Roman"/>
          <w:bCs/>
          <w:sz w:val="32"/>
          <w:szCs w:val="32"/>
        </w:rPr>
        <w:t xml:space="preserve"> </w:t>
      </w:r>
      <w:r w:rsidR="001F61AA" w:rsidRPr="00794DAE">
        <w:rPr>
          <w:rFonts w:ascii="Times New Roman" w:hAnsi="Times New Roman" w:cs="Times New Roman"/>
          <w:bCs/>
        </w:rPr>
        <w:t>Ich/Wir versichern,</w:t>
      </w:r>
      <w:r w:rsidR="001F61AA">
        <w:rPr>
          <w:rFonts w:ascii="Times New Roman" w:hAnsi="Times New Roman" w:cs="Times New Roman"/>
          <w:bCs/>
        </w:rPr>
        <w:t xml:space="preserve"> dass das </w:t>
      </w:r>
      <w:r w:rsidR="001F61AA" w:rsidRPr="004600DB">
        <w:rPr>
          <w:rFonts w:ascii="Times New Roman" w:hAnsi="Times New Roman" w:cs="Times New Roman"/>
          <w:bCs/>
        </w:rPr>
        <w:t>für die Leistungserbringung vorgesehenen Personal</w:t>
      </w:r>
      <w:r w:rsidR="001F61AA">
        <w:rPr>
          <w:rFonts w:ascii="Times New Roman" w:hAnsi="Times New Roman" w:cs="Times New Roman"/>
          <w:bCs/>
        </w:rPr>
        <w:t xml:space="preserve"> (</w:t>
      </w:r>
      <w:r w:rsidR="001F61AA" w:rsidRPr="004600DB">
        <w:rPr>
          <w:rFonts w:ascii="Times New Roman" w:hAnsi="Times New Roman" w:cs="Times New Roman"/>
          <w:bCs/>
        </w:rPr>
        <w:t>Betriebsärzte/-innen bzw. Arbeitsmediziner/-innen</w:t>
      </w:r>
      <w:r w:rsidR="001F61AA">
        <w:rPr>
          <w:rFonts w:ascii="Times New Roman" w:hAnsi="Times New Roman" w:cs="Times New Roman"/>
          <w:bCs/>
        </w:rPr>
        <w:t xml:space="preserve">) </w:t>
      </w:r>
      <w:r w:rsidR="001F61AA" w:rsidRPr="004600DB">
        <w:rPr>
          <w:rFonts w:ascii="Times New Roman" w:hAnsi="Times New Roman" w:cs="Times New Roman"/>
          <w:bCs/>
        </w:rPr>
        <w:t xml:space="preserve">die </w:t>
      </w:r>
      <w:r w:rsidR="003044DA">
        <w:rPr>
          <w:rFonts w:ascii="Times New Roman" w:hAnsi="Times New Roman" w:cs="Times New Roman"/>
          <w:bCs/>
        </w:rPr>
        <w:t xml:space="preserve">englische </w:t>
      </w:r>
      <w:r w:rsidR="001F61AA" w:rsidRPr="004600DB">
        <w:rPr>
          <w:rFonts w:ascii="Times New Roman" w:hAnsi="Times New Roman" w:cs="Times New Roman"/>
          <w:bCs/>
        </w:rPr>
        <w:t>Sprache in Wort und Schrift</w:t>
      </w:r>
      <w:r w:rsidR="001F61AA">
        <w:rPr>
          <w:rFonts w:ascii="Times New Roman" w:hAnsi="Times New Roman" w:cs="Times New Roman"/>
          <w:bCs/>
        </w:rPr>
        <w:t xml:space="preserve"> mit </w:t>
      </w:r>
      <w:r w:rsidR="003044DA">
        <w:rPr>
          <w:rFonts w:ascii="Times New Roman" w:hAnsi="Times New Roman" w:cs="Times New Roman"/>
          <w:bCs/>
        </w:rPr>
        <w:t xml:space="preserve">mindestens </w:t>
      </w:r>
      <w:r w:rsidR="001F61AA">
        <w:rPr>
          <w:rFonts w:ascii="Times New Roman" w:hAnsi="Times New Roman" w:cs="Times New Roman"/>
          <w:bCs/>
        </w:rPr>
        <w:t>dem Sprachniveau B2</w:t>
      </w:r>
      <w:r w:rsidR="003044DA">
        <w:rPr>
          <w:rFonts w:ascii="Times New Roman" w:hAnsi="Times New Roman" w:cs="Times New Roman"/>
          <w:bCs/>
        </w:rPr>
        <w:t xml:space="preserve"> </w:t>
      </w:r>
      <w:r w:rsidR="001F61AA" w:rsidRPr="004600DB">
        <w:rPr>
          <w:rFonts w:ascii="Times New Roman" w:hAnsi="Times New Roman" w:cs="Times New Roman"/>
          <w:bCs/>
        </w:rPr>
        <w:t xml:space="preserve">beherrschen (Sprachniveaustufe </w:t>
      </w:r>
      <w:r w:rsidR="001F61AA">
        <w:rPr>
          <w:rFonts w:ascii="Times New Roman" w:hAnsi="Times New Roman" w:cs="Times New Roman"/>
          <w:bCs/>
        </w:rPr>
        <w:t xml:space="preserve">B2 </w:t>
      </w:r>
      <w:r w:rsidR="001F61AA" w:rsidRPr="004600DB">
        <w:rPr>
          <w:rFonts w:ascii="Times New Roman" w:hAnsi="Times New Roman" w:cs="Times New Roman"/>
          <w:bCs/>
        </w:rPr>
        <w:t>nach dem Gemeinsamen Europäischen Referenzrahmen für Sprachen (GER)</w:t>
      </w:r>
      <w:r w:rsidR="001F61AA" w:rsidRPr="00794DAE">
        <w:rPr>
          <w:rFonts w:ascii="Times New Roman" w:hAnsi="Times New Roman" w:cs="Times New Roman"/>
          <w:bCs/>
        </w:rPr>
        <w:t>.</w:t>
      </w:r>
    </w:p>
    <w:p w14:paraId="7C127DD4" w14:textId="77777777" w:rsidR="001F61AA" w:rsidRDefault="001F61AA">
      <w:pPr>
        <w:jc w:val="left"/>
        <w:rPr>
          <w:lang w:eastAsia="en-US"/>
        </w:rPr>
      </w:pPr>
    </w:p>
    <w:p w14:paraId="036EA13F" w14:textId="38348ADB" w:rsidR="004600DB" w:rsidRPr="004600DB" w:rsidRDefault="004600DB" w:rsidP="004600DB">
      <w:pPr>
        <w:ind w:firstLine="284"/>
        <w:jc w:val="left"/>
        <w:rPr>
          <w:i/>
          <w:lang w:eastAsia="en-US"/>
        </w:rPr>
      </w:pPr>
      <w:r w:rsidRPr="004600DB">
        <w:rPr>
          <w:i/>
          <w:lang w:eastAsia="en-US"/>
        </w:rPr>
        <w:t>Die Erfüllung der Anforderung ist auf Verlangen dem Auftraggeber nachzuweisen.</w:t>
      </w:r>
    </w:p>
    <w:p w14:paraId="37F1321F" w14:textId="0BCD1BB3" w:rsidR="00FE4D8A" w:rsidRDefault="00FE4D8A">
      <w:pPr>
        <w:jc w:val="left"/>
        <w:rPr>
          <w:lang w:eastAsia="en-US"/>
        </w:rPr>
      </w:pPr>
    </w:p>
    <w:p w14:paraId="437A5861" w14:textId="5FDB5B7A" w:rsidR="00FE1CE5" w:rsidRPr="00950CBB" w:rsidRDefault="00FE1CE5" w:rsidP="00EE0F5A">
      <w:pPr>
        <w:pStyle w:val="berschrift2"/>
      </w:pPr>
      <w:r w:rsidRPr="00950CBB">
        <w:t xml:space="preserve">Erklärung gemäß § 123 GWB </w:t>
      </w:r>
    </w:p>
    <w:p w14:paraId="44001FCD" w14:textId="0798CD66" w:rsidR="00D432D1" w:rsidRPr="00950CBB" w:rsidRDefault="00D432D1" w:rsidP="00FE1CE5">
      <w:pPr>
        <w:pStyle w:val="Default"/>
        <w:ind w:left="360"/>
        <w:rPr>
          <w:rFonts w:ascii="Times New Roman" w:hAnsi="Times New Roman" w:cs="Times New Roman"/>
          <w:sz w:val="22"/>
          <w:szCs w:val="22"/>
        </w:rPr>
      </w:pPr>
      <w:r>
        <w:rPr>
          <w:rFonts w:ascii="Times New Roman" w:hAnsi="Times New Roman" w:cs="Times New Roman"/>
          <w:sz w:val="22"/>
          <w:szCs w:val="22"/>
        </w:rPr>
        <w:t>Mit Abgabe des Angebotes erkläre(n) i</w:t>
      </w:r>
      <w:r w:rsidRPr="00D432D1">
        <w:rPr>
          <w:rFonts w:ascii="Times New Roman" w:hAnsi="Times New Roman" w:cs="Times New Roman"/>
          <w:sz w:val="22"/>
          <w:szCs w:val="22"/>
        </w:rPr>
        <w:t>ch/wir, dass keine Ausschlussgründe nach § 123 Abs. 1 GWB vorliegen.</w:t>
      </w:r>
    </w:p>
    <w:p w14:paraId="07CCFF2B" w14:textId="42A8C6B1" w:rsidR="00FE1CE5" w:rsidRPr="001952DA" w:rsidRDefault="00FE1CE5" w:rsidP="00EE0F5A">
      <w:pPr>
        <w:pStyle w:val="berschrift2"/>
      </w:pPr>
      <w:r w:rsidRPr="001952DA">
        <w:t xml:space="preserve">Erklärung gemäß § 124 GWB </w:t>
      </w:r>
    </w:p>
    <w:p w14:paraId="358DE959" w14:textId="3841D8B5" w:rsidR="00D432D1" w:rsidRPr="00933E70" w:rsidRDefault="00D432D1" w:rsidP="00FE1CE5">
      <w:pPr>
        <w:pStyle w:val="Default"/>
        <w:ind w:left="360"/>
        <w:jc w:val="both"/>
        <w:rPr>
          <w:rFonts w:ascii="Times New Roman" w:hAnsi="Times New Roman" w:cs="Times New Roman"/>
          <w:bCs/>
          <w:sz w:val="22"/>
          <w:szCs w:val="22"/>
        </w:rPr>
      </w:pPr>
      <w:r>
        <w:rPr>
          <w:rFonts w:ascii="Times New Roman" w:hAnsi="Times New Roman" w:cs="Times New Roman"/>
          <w:bCs/>
          <w:sz w:val="22"/>
          <w:szCs w:val="22"/>
        </w:rPr>
        <w:t>Mit Abgabe des Angebotes erkläre(n) i</w:t>
      </w:r>
      <w:r>
        <w:rPr>
          <w:rFonts w:ascii="Times New Roman" w:hAnsi="Times New Roman" w:cs="Times New Roman"/>
          <w:sz w:val="22"/>
          <w:szCs w:val="22"/>
        </w:rPr>
        <w:t>ch/w</w:t>
      </w:r>
      <w:r w:rsidRPr="00950CBB">
        <w:rPr>
          <w:rFonts w:ascii="Times New Roman" w:hAnsi="Times New Roman" w:cs="Times New Roman"/>
          <w:sz w:val="22"/>
          <w:szCs w:val="22"/>
        </w:rPr>
        <w:t>ir, dass keine Ausschlussgründe nach § 124 GWB vorliegen.</w:t>
      </w:r>
    </w:p>
    <w:p w14:paraId="36D80DF6" w14:textId="4950FA8D" w:rsidR="00D432D1" w:rsidRPr="00D432D1" w:rsidRDefault="00FE1CE5" w:rsidP="00EE0F5A">
      <w:pPr>
        <w:pStyle w:val="berschrift2"/>
      </w:pPr>
      <w:r>
        <w:t xml:space="preserve">Erklärung zu </w:t>
      </w:r>
      <w:r w:rsidRPr="007B014C">
        <w:t>Artikel 5 k) Absatz 1 der Verordnung (EU) Nr. 833/2014</w:t>
      </w:r>
      <w:r>
        <w:t xml:space="preserve"> </w:t>
      </w:r>
      <w:r>
        <w:br/>
        <w:t>(</w:t>
      </w:r>
      <w:r w:rsidRPr="007B014C">
        <w:t>Anwendung der Russland-Sanktionen im Bereich der Vergabe öffentlicher Aufträge</w:t>
      </w:r>
      <w:r>
        <w:t>)</w:t>
      </w:r>
    </w:p>
    <w:p w14:paraId="1080D757" w14:textId="716DCD2F" w:rsidR="00D432D1" w:rsidRDefault="00D432D1" w:rsidP="00933E70">
      <w:pPr>
        <w:pStyle w:val="Default"/>
        <w:ind w:left="360"/>
        <w:rPr>
          <w:rFonts w:ascii="Times New Roman" w:hAnsi="Times New Roman" w:cs="Times New Roman"/>
          <w:sz w:val="22"/>
          <w:szCs w:val="22"/>
        </w:rPr>
      </w:pPr>
      <w:r>
        <w:rPr>
          <w:rFonts w:ascii="Times New Roman" w:hAnsi="Times New Roman" w:cs="Times New Roman"/>
          <w:sz w:val="22"/>
          <w:szCs w:val="22"/>
        </w:rPr>
        <w:t xml:space="preserve">Mit Angabe des Angebotes gebe(n) </w:t>
      </w:r>
      <w:r w:rsidRPr="00C45846">
        <w:rPr>
          <w:rFonts w:ascii="Times New Roman" w:hAnsi="Times New Roman" w:cs="Times New Roman"/>
          <w:sz w:val="22"/>
          <w:szCs w:val="22"/>
        </w:rPr>
        <w:t xml:space="preserve">ich/wir </w:t>
      </w:r>
      <w:r>
        <w:rPr>
          <w:rFonts w:ascii="Times New Roman" w:hAnsi="Times New Roman" w:cs="Times New Roman"/>
          <w:sz w:val="22"/>
          <w:szCs w:val="22"/>
        </w:rPr>
        <w:t xml:space="preserve">nachfolgende Erklärung </w:t>
      </w:r>
      <w:r w:rsidRPr="00C45846">
        <w:rPr>
          <w:rFonts w:ascii="Times New Roman" w:hAnsi="Times New Roman" w:cs="Times New Roman"/>
          <w:sz w:val="22"/>
          <w:szCs w:val="22"/>
        </w:rPr>
        <w:t>verbindlich ab (ggf. zugleich in Vertretung für die lt. Teilnahmeantrag / Angebot Vertretenen auch für diese)</w:t>
      </w:r>
      <w:r>
        <w:rPr>
          <w:rFonts w:ascii="Times New Roman" w:hAnsi="Times New Roman" w:cs="Times New Roman"/>
          <w:sz w:val="22"/>
          <w:szCs w:val="22"/>
        </w:rPr>
        <w:t>:</w:t>
      </w:r>
    </w:p>
    <w:p w14:paraId="1679E9BF" w14:textId="77777777" w:rsidR="00FE1CE5" w:rsidRDefault="00FE1CE5" w:rsidP="00FE1CE5">
      <w:pPr>
        <w:pStyle w:val="Default"/>
        <w:rPr>
          <w:rFonts w:ascii="Times New Roman" w:hAnsi="Times New Roman" w:cs="Times New Roman"/>
          <w:sz w:val="22"/>
          <w:szCs w:val="22"/>
        </w:rPr>
      </w:pPr>
    </w:p>
    <w:p w14:paraId="3771AF52" w14:textId="77777777" w:rsidR="00793224" w:rsidRDefault="00FE1CE5" w:rsidP="00793224">
      <w:pPr>
        <w:pStyle w:val="Default"/>
        <w:numPr>
          <w:ilvl w:val="0"/>
          <w:numId w:val="9"/>
        </w:numPr>
        <w:spacing w:after="120"/>
        <w:ind w:left="709" w:hanging="283"/>
        <w:rPr>
          <w:rFonts w:ascii="Times New Roman" w:hAnsi="Times New Roman" w:cs="Times New Roman"/>
          <w:sz w:val="22"/>
          <w:szCs w:val="22"/>
        </w:rPr>
      </w:pPr>
      <w:r w:rsidRPr="007B014C">
        <w:rPr>
          <w:rFonts w:ascii="Times New Roman" w:hAnsi="Times New Roman" w:cs="Times New Roman"/>
          <w:sz w:val="22"/>
          <w:szCs w:val="22"/>
        </w:rPr>
        <w:t xml:space="preserve">Der / die Bewerber / Bieter gehört / gehören nicht zu den in </w:t>
      </w:r>
      <w:bookmarkStart w:id="3" w:name="_Hlk102032645"/>
      <w:r w:rsidRPr="007B014C">
        <w:rPr>
          <w:rFonts w:ascii="Times New Roman" w:hAnsi="Times New Roman" w:cs="Times New Roman"/>
          <w:sz w:val="22"/>
          <w:szCs w:val="22"/>
        </w:rPr>
        <w:t>Artikel 5 k) Absatz 1 der Verordnung (EU) Nr. 833/2014</w:t>
      </w:r>
      <w:bookmarkEnd w:id="3"/>
      <w:r w:rsidRPr="007B014C">
        <w:rPr>
          <w:rFonts w:ascii="Times New Roman" w:hAnsi="Times New Roman" w:cs="Times New Roman"/>
          <w:sz w:val="22"/>
          <w:szCs w:val="22"/>
        </w:rPr>
        <w:t xml:space="preserve">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w:t>
      </w:r>
    </w:p>
    <w:p w14:paraId="5E0906EC" w14:textId="0B5ADA34" w:rsidR="00FE1CE5" w:rsidRDefault="00FE1CE5" w:rsidP="00793224">
      <w:pPr>
        <w:pStyle w:val="Default"/>
        <w:spacing w:after="120"/>
        <w:ind w:left="993"/>
        <w:rPr>
          <w:rFonts w:ascii="Times New Roman" w:hAnsi="Times New Roman" w:cs="Times New Roman"/>
          <w:sz w:val="22"/>
          <w:szCs w:val="22"/>
        </w:rPr>
      </w:pPr>
      <w:r w:rsidRPr="007B014C">
        <w:rPr>
          <w:rFonts w:ascii="Times New Roman" w:hAnsi="Times New Roman" w:cs="Times New Roman"/>
          <w:sz w:val="22"/>
          <w:szCs w:val="22"/>
        </w:rPr>
        <w:t>a)</w:t>
      </w:r>
      <w:r w:rsidRPr="007B014C">
        <w:rPr>
          <w:rFonts w:ascii="Times New Roman" w:hAnsi="Times New Roman" w:cs="Times New Roman"/>
          <w:sz w:val="22"/>
          <w:szCs w:val="22"/>
        </w:rPr>
        <w:tab/>
        <w:t>durch die russische Staatsangehörigkeit des Bewerbers/Bieters oder die Niederlassung des Bewerbers/Bieters in Russland,</w:t>
      </w:r>
      <w:r w:rsidRPr="007B014C">
        <w:rPr>
          <w:rFonts w:ascii="Times New Roman" w:hAnsi="Times New Roman" w:cs="Times New Roman"/>
          <w:sz w:val="22"/>
          <w:szCs w:val="22"/>
        </w:rPr>
        <w:br/>
        <w:t>b)</w:t>
      </w:r>
      <w:r w:rsidRPr="007B014C">
        <w:rPr>
          <w:rFonts w:ascii="Times New Roman" w:hAnsi="Times New Roman" w:cs="Times New Roman"/>
          <w:sz w:val="22"/>
          <w:szCs w:val="22"/>
        </w:rPr>
        <w:tab/>
        <w:t>durch die Beteiligung einer natürlichen Person oder eines Unternehmens, auf die eines der Kriterien nach Buchstabe a zutrifft, am Bewerber/Bieter über das Halten von Anteilen im Umfang von mehr als 50%,</w:t>
      </w:r>
      <w:r w:rsidRPr="007B014C">
        <w:rPr>
          <w:rFonts w:ascii="Times New Roman" w:hAnsi="Times New Roman" w:cs="Times New Roman"/>
          <w:sz w:val="22"/>
          <w:szCs w:val="22"/>
        </w:rPr>
        <w:br/>
        <w:t>c)</w:t>
      </w:r>
      <w:r w:rsidRPr="007B014C">
        <w:rPr>
          <w:rFonts w:ascii="Times New Roman" w:hAnsi="Times New Roman" w:cs="Times New Roman"/>
          <w:sz w:val="22"/>
          <w:szCs w:val="22"/>
        </w:rPr>
        <w:tab/>
        <w:t>durch das Handeln der Bewerber/Bieter im Namen oder auf Anweisung von Personen oder Unternehmen, auf die die Kriterien der Buchstaben a und/oder b zutrifft.</w:t>
      </w:r>
    </w:p>
    <w:p w14:paraId="1B5B70F7" w14:textId="29D0A3D3" w:rsidR="00FE1CE5" w:rsidRDefault="00FE1CE5" w:rsidP="00793224">
      <w:pPr>
        <w:pStyle w:val="Default"/>
        <w:numPr>
          <w:ilvl w:val="0"/>
          <w:numId w:val="9"/>
        </w:numPr>
        <w:spacing w:after="120"/>
        <w:ind w:left="709" w:hanging="280"/>
        <w:rPr>
          <w:rFonts w:ascii="Times New Roman" w:hAnsi="Times New Roman" w:cs="Times New Roman"/>
          <w:sz w:val="22"/>
          <w:szCs w:val="22"/>
        </w:rPr>
      </w:pPr>
      <w:r w:rsidRPr="007B014C">
        <w:rPr>
          <w:rFonts w:ascii="Times New Roman" w:hAnsi="Times New Roman" w:cs="Times New Roman"/>
          <w:sz w:val="22"/>
          <w:szCs w:val="22"/>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E09766B" w14:textId="77777777" w:rsidR="00FE1CE5" w:rsidRPr="00875120" w:rsidRDefault="00FE1CE5" w:rsidP="00875120">
      <w:pPr>
        <w:pStyle w:val="Default"/>
        <w:numPr>
          <w:ilvl w:val="0"/>
          <w:numId w:val="9"/>
        </w:numPr>
        <w:spacing w:after="120"/>
        <w:ind w:left="709" w:hanging="280"/>
        <w:rPr>
          <w:rFonts w:ascii="Times New Roman" w:hAnsi="Times New Roman" w:cs="Times New Roman"/>
          <w:sz w:val="22"/>
          <w:szCs w:val="22"/>
        </w:rPr>
      </w:pPr>
      <w:r w:rsidRPr="00875120">
        <w:rPr>
          <w:rFonts w:ascii="Times New Roman" w:hAnsi="Times New Roman" w:cs="Times New Roman"/>
          <w:sz w:val="22"/>
          <w:szCs w:val="22"/>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sectPr w:rsidR="00FE1CE5" w:rsidRPr="00875120">
      <w:footerReference w:type="default" r:id="rId8"/>
      <w:headerReference w:type="first" r:id="rId9"/>
      <w:footerReference w:type="first" r:id="rId10"/>
      <w:pgSz w:w="11906" w:h="16838" w:code="9"/>
      <w:pgMar w:top="907" w:right="907" w:bottom="567" w:left="1418" w:header="90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6C23" w14:textId="77777777" w:rsidR="000B19E6" w:rsidRDefault="000B19E6" w:rsidP="00EE0F5A">
      <w:r>
        <w:separator/>
      </w:r>
    </w:p>
  </w:endnote>
  <w:endnote w:type="continuationSeparator" w:id="0">
    <w:p w14:paraId="0CC6F888" w14:textId="77777777" w:rsidR="000B19E6" w:rsidRDefault="000B19E6" w:rsidP="00EE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DE2FC" w14:textId="62D62610" w:rsidR="000B7E39" w:rsidRDefault="00EE1100" w:rsidP="00EE0F5A">
    <w:pPr>
      <w:rPr>
        <w:sz w:val="16"/>
        <w:szCs w:val="16"/>
      </w:rPr>
    </w:pPr>
    <w:r>
      <w:rPr>
        <w:sz w:val="16"/>
        <w:szCs w:val="16"/>
      </w:rPr>
      <w:t>10-2026</w:t>
    </w:r>
    <w:r w:rsidR="000B7E39" w:rsidRPr="000B7E39">
      <w:rPr>
        <w:sz w:val="16"/>
        <w:szCs w:val="16"/>
      </w:rPr>
      <w:t xml:space="preserve"> </w:t>
    </w:r>
    <w:r w:rsidR="007A3E4C" w:rsidRPr="007A3E4C">
      <w:rPr>
        <w:sz w:val="16"/>
        <w:szCs w:val="16"/>
      </w:rPr>
      <w:t>Leistungen der betriebsärztlichen Versorgung für die Universität Leipzig</w:t>
    </w:r>
  </w:p>
  <w:p w14:paraId="22292F3D" w14:textId="11536C28" w:rsidR="00EE0F5A" w:rsidRPr="00EE0F5A" w:rsidRDefault="005E3715" w:rsidP="00EE0F5A">
    <w:pPr>
      <w:rPr>
        <w:color w:val="000000" w:themeColor="text1"/>
        <w:sz w:val="16"/>
        <w:szCs w:val="16"/>
      </w:rPr>
    </w:pPr>
    <w:r>
      <w:rPr>
        <w:sz w:val="16"/>
        <w:szCs w:val="16"/>
      </w:rPr>
      <w:t>Eigene</w:t>
    </w:r>
    <w:r w:rsidRPr="00EE0F5A">
      <w:rPr>
        <w:sz w:val="16"/>
        <w:szCs w:val="16"/>
      </w:rPr>
      <w:t>rklärung</w:t>
    </w:r>
    <w:r w:rsidR="00EE1100">
      <w:rPr>
        <w:sz w:val="16"/>
        <w:szCs w:val="16"/>
      </w:rPr>
      <w:t xml:space="preserve"> EU</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EE0F5A"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sidRPr="00EE0F5A">
      <w:rPr>
        <w:bCs/>
        <w:color w:val="000000" w:themeColor="text1"/>
        <w:sz w:val="16"/>
        <w:szCs w:val="16"/>
      </w:rPr>
      <w:fldChar w:fldCharType="begin"/>
    </w:r>
    <w:r w:rsidR="00EE0F5A" w:rsidRPr="00EE0F5A">
      <w:rPr>
        <w:bCs/>
        <w:color w:val="000000" w:themeColor="text1"/>
        <w:sz w:val="16"/>
        <w:szCs w:val="16"/>
      </w:rPr>
      <w:instrText>PAGE  \* Arabic  \* MERGEFORMAT</w:instrText>
    </w:r>
    <w:r w:rsidR="00EE0F5A" w:rsidRPr="00EE0F5A">
      <w:rPr>
        <w:bCs/>
        <w:color w:val="000000" w:themeColor="text1"/>
        <w:sz w:val="16"/>
        <w:szCs w:val="16"/>
      </w:rPr>
      <w:fldChar w:fldCharType="separate"/>
    </w:r>
    <w:r w:rsidR="00EE0F5A">
      <w:rPr>
        <w:bCs/>
        <w:color w:val="000000" w:themeColor="text1"/>
        <w:sz w:val="16"/>
        <w:szCs w:val="16"/>
      </w:rPr>
      <w:t>1</w:t>
    </w:r>
    <w:r w:rsidR="00EE0F5A" w:rsidRPr="00EE0F5A">
      <w:rPr>
        <w:bCs/>
        <w:color w:val="000000" w:themeColor="text1"/>
        <w:sz w:val="16"/>
        <w:szCs w:val="16"/>
      </w:rPr>
      <w:fldChar w:fldCharType="end"/>
    </w:r>
    <w:r w:rsidR="00EE0F5A" w:rsidRPr="00EE0F5A">
      <w:rPr>
        <w:color w:val="000000" w:themeColor="text1"/>
        <w:sz w:val="16"/>
        <w:szCs w:val="16"/>
      </w:rPr>
      <w:t>/</w:t>
    </w:r>
    <w:r w:rsidR="00EE0F5A" w:rsidRPr="00EE0F5A">
      <w:rPr>
        <w:bCs/>
        <w:color w:val="000000" w:themeColor="text1"/>
        <w:sz w:val="16"/>
        <w:szCs w:val="16"/>
      </w:rPr>
      <w:fldChar w:fldCharType="begin"/>
    </w:r>
    <w:r w:rsidR="00EE0F5A" w:rsidRPr="00EE0F5A">
      <w:rPr>
        <w:bCs/>
        <w:color w:val="000000" w:themeColor="text1"/>
        <w:sz w:val="16"/>
        <w:szCs w:val="16"/>
      </w:rPr>
      <w:instrText>NUMPAGES  \* Arabic  \* MERGEFORMAT</w:instrText>
    </w:r>
    <w:r w:rsidR="00EE0F5A" w:rsidRPr="00EE0F5A">
      <w:rPr>
        <w:bCs/>
        <w:color w:val="000000" w:themeColor="text1"/>
        <w:sz w:val="16"/>
        <w:szCs w:val="16"/>
      </w:rPr>
      <w:fldChar w:fldCharType="separate"/>
    </w:r>
    <w:r w:rsidR="00EE0F5A">
      <w:rPr>
        <w:bCs/>
        <w:color w:val="000000" w:themeColor="text1"/>
        <w:sz w:val="16"/>
        <w:szCs w:val="16"/>
      </w:rPr>
      <w:t>4</w:t>
    </w:r>
    <w:r w:rsidR="00EE0F5A" w:rsidRPr="00EE0F5A">
      <w:rPr>
        <w:bCs/>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A74F8" w14:textId="795D0049" w:rsidR="000B7E39" w:rsidRDefault="00EE1100" w:rsidP="00EE0F5A">
    <w:pPr>
      <w:rPr>
        <w:sz w:val="16"/>
        <w:szCs w:val="16"/>
      </w:rPr>
    </w:pPr>
    <w:r>
      <w:rPr>
        <w:sz w:val="16"/>
        <w:szCs w:val="16"/>
      </w:rPr>
      <w:t>10</w:t>
    </w:r>
    <w:r w:rsidR="000B7E39" w:rsidRPr="000B7E39">
      <w:rPr>
        <w:sz w:val="16"/>
        <w:szCs w:val="16"/>
      </w:rPr>
      <w:t>-202</w:t>
    </w:r>
    <w:r>
      <w:rPr>
        <w:sz w:val="16"/>
        <w:szCs w:val="16"/>
      </w:rPr>
      <w:t>6</w:t>
    </w:r>
    <w:r w:rsidR="007A3E4C">
      <w:rPr>
        <w:sz w:val="16"/>
        <w:szCs w:val="16"/>
      </w:rPr>
      <w:t xml:space="preserve"> </w:t>
    </w:r>
    <w:r w:rsidR="007A3E4C" w:rsidRPr="007A3E4C">
      <w:rPr>
        <w:sz w:val="16"/>
        <w:szCs w:val="16"/>
      </w:rPr>
      <w:t>Leistungen der betriebsärztlichen Versorgung für die Universität Leipzig</w:t>
    </w:r>
  </w:p>
  <w:p w14:paraId="249BEBA7" w14:textId="430C97D7" w:rsidR="00B303E7" w:rsidRPr="00EE0F5A" w:rsidRDefault="005E3715" w:rsidP="00EE0F5A">
    <w:pPr>
      <w:rPr>
        <w:color w:val="000000" w:themeColor="text1"/>
        <w:sz w:val="16"/>
        <w:szCs w:val="16"/>
      </w:rPr>
    </w:pPr>
    <w:r>
      <w:rPr>
        <w:sz w:val="16"/>
        <w:szCs w:val="16"/>
      </w:rPr>
      <w:t>Eigene</w:t>
    </w:r>
    <w:r w:rsidR="00931AED" w:rsidRPr="00EE0F5A">
      <w:rPr>
        <w:sz w:val="16"/>
        <w:szCs w:val="16"/>
      </w:rPr>
      <w:t>rklärung</w:t>
    </w:r>
    <w:r w:rsidR="00EE1100">
      <w:rPr>
        <w:sz w:val="16"/>
        <w:szCs w:val="16"/>
      </w:rPr>
      <w:t xml:space="preserve"> EU</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0770B7"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0770B7" w:rsidRPr="00EE0F5A">
      <w:rPr>
        <w:bCs/>
        <w:color w:val="000000" w:themeColor="text1"/>
        <w:sz w:val="16"/>
        <w:szCs w:val="16"/>
      </w:rPr>
      <w:fldChar w:fldCharType="begin"/>
    </w:r>
    <w:r w:rsidR="000770B7" w:rsidRPr="00EE0F5A">
      <w:rPr>
        <w:bCs/>
        <w:color w:val="000000" w:themeColor="text1"/>
        <w:sz w:val="16"/>
        <w:szCs w:val="16"/>
      </w:rPr>
      <w:instrText>PAGE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1</w:t>
    </w:r>
    <w:r w:rsidR="000770B7" w:rsidRPr="00EE0F5A">
      <w:rPr>
        <w:bCs/>
        <w:color w:val="000000" w:themeColor="text1"/>
        <w:sz w:val="16"/>
        <w:szCs w:val="16"/>
      </w:rPr>
      <w:fldChar w:fldCharType="end"/>
    </w:r>
    <w:r w:rsidR="000770B7" w:rsidRPr="00EE0F5A">
      <w:rPr>
        <w:color w:val="000000" w:themeColor="text1"/>
        <w:sz w:val="16"/>
        <w:szCs w:val="16"/>
      </w:rPr>
      <w:t>/</w:t>
    </w:r>
    <w:r w:rsidR="000770B7" w:rsidRPr="00EE0F5A">
      <w:rPr>
        <w:bCs/>
        <w:color w:val="000000" w:themeColor="text1"/>
        <w:sz w:val="16"/>
        <w:szCs w:val="16"/>
      </w:rPr>
      <w:fldChar w:fldCharType="begin"/>
    </w:r>
    <w:r w:rsidR="000770B7" w:rsidRPr="00EE0F5A">
      <w:rPr>
        <w:bCs/>
        <w:color w:val="000000" w:themeColor="text1"/>
        <w:sz w:val="16"/>
        <w:szCs w:val="16"/>
      </w:rPr>
      <w:instrText>NUMPAGES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5</w:t>
    </w:r>
    <w:r w:rsidR="000770B7" w:rsidRPr="00EE0F5A">
      <w:rPr>
        <w:bCs/>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1AA6" w14:textId="77777777" w:rsidR="000B19E6" w:rsidRDefault="000B19E6" w:rsidP="00EE0F5A">
      <w:r>
        <w:separator/>
      </w:r>
    </w:p>
  </w:footnote>
  <w:footnote w:type="continuationSeparator" w:id="0">
    <w:p w14:paraId="6F2152F6" w14:textId="77777777" w:rsidR="000B19E6" w:rsidRDefault="000B19E6" w:rsidP="00EE0F5A">
      <w:r>
        <w:continuationSeparator/>
      </w:r>
    </w:p>
  </w:footnote>
  <w:footnote w:id="1">
    <w:p w14:paraId="7975C5A8" w14:textId="78F4475C" w:rsidR="00276FF8" w:rsidRPr="009443B3" w:rsidRDefault="00276FF8" w:rsidP="00276FF8">
      <w:pPr>
        <w:pStyle w:val="Funotentext"/>
        <w:spacing w:after="120"/>
        <w:jc w:val="left"/>
        <w:rPr>
          <w:rFonts w:ascii="Times New Roman" w:hAnsi="Times New Roman" w:cs="Times New Roman"/>
          <w:sz w:val="18"/>
          <w:szCs w:val="18"/>
        </w:rPr>
      </w:pPr>
      <w:r w:rsidRPr="009443B3">
        <w:rPr>
          <w:rStyle w:val="Funotenzeichen"/>
          <w:rFonts w:ascii="Times New Roman" w:hAnsi="Times New Roman" w:cs="Times New Roman"/>
          <w:sz w:val="20"/>
          <w:szCs w:val="20"/>
        </w:rPr>
        <w:footnoteRef/>
      </w:r>
      <w:r w:rsidRPr="009443B3">
        <w:rPr>
          <w:rFonts w:ascii="Times New Roman" w:hAnsi="Times New Roman" w:cs="Times New Roman"/>
          <w:sz w:val="20"/>
          <w:szCs w:val="20"/>
        </w:rPr>
        <w:t xml:space="preserve"> </w:t>
      </w:r>
      <w:r w:rsidRPr="009443B3">
        <w:rPr>
          <w:rFonts w:ascii="Times New Roman" w:hAnsi="Times New Roman" w:cs="Times New Roman"/>
          <w:sz w:val="18"/>
          <w:szCs w:val="18"/>
        </w:rPr>
        <w:t>Hinweis:</w:t>
      </w:r>
      <w:r>
        <w:rPr>
          <w:rFonts w:ascii="Times New Roman" w:hAnsi="Times New Roman" w:cs="Times New Roman"/>
          <w:sz w:val="18"/>
          <w:szCs w:val="18"/>
        </w:rPr>
        <w:t xml:space="preserve"> </w:t>
      </w:r>
      <w:r w:rsidRPr="009443B3">
        <w:rPr>
          <w:rFonts w:ascii="Times New Roman" w:hAnsi="Times New Roman" w:cs="Times New Roman"/>
          <w:sz w:val="18"/>
          <w:szCs w:val="18"/>
        </w:rPr>
        <w:t>Der Auftraggeber ist gemäß § 46 Abs. 3 Nr. 1 VgV berechtigt so konkrete Referenzen zu fordern, dass eine verlässliche Beurteilung und auch Überprüfung möglich sind. Die Angaben unterliegen der Vertraulichkeit gemäß § 5 VgV. Der Verzicht auf Angaben kann datenschutzrechtlich nicht erklärt werden (vergleiche</w:t>
      </w:r>
      <w:r>
        <w:rPr>
          <w:rFonts w:ascii="Times New Roman" w:hAnsi="Times New Roman" w:cs="Times New Roman"/>
          <w:sz w:val="18"/>
          <w:szCs w:val="18"/>
        </w:rPr>
        <w:t>:</w:t>
      </w:r>
      <w:r w:rsidRPr="009443B3">
        <w:rPr>
          <w:rFonts w:ascii="Times New Roman" w:hAnsi="Times New Roman" w:cs="Times New Roman"/>
          <w:sz w:val="18"/>
          <w:szCs w:val="18"/>
        </w:rPr>
        <w:t xml:space="preserve"> Vergabekammer des Bundes - Beschluss vom 1.06.2023 – VK 1-37/23).</w:t>
      </w:r>
      <w:r w:rsidR="00742626">
        <w:rPr>
          <w:rFonts w:ascii="Times New Roman" w:hAnsi="Times New Roman" w:cs="Times New Roman"/>
          <w:sz w:val="18"/>
          <w:szCs w:val="18"/>
        </w:rPr>
        <w:t xml:space="preserve"> Bei Bedenken sollte der Bieter die Freigabe der Informationen beim Referenzgeber anfordern.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075B78" w14:paraId="6D228AF0" w14:textId="77777777" w:rsidTr="00A00869">
      <w:trPr>
        <w:cantSplit/>
        <w:trHeight w:val="285"/>
      </w:trPr>
      <w:tc>
        <w:tcPr>
          <w:tcW w:w="7655" w:type="dxa"/>
          <w:vMerge w:val="restart"/>
        </w:tcPr>
        <w:p w14:paraId="6840B53F" w14:textId="0680DB6C" w:rsidR="00075B78" w:rsidRDefault="00BE0C0B" w:rsidP="00EE0F5A">
          <w:pPr>
            <w:pStyle w:val="Kopfzeile"/>
          </w:pPr>
          <w:r>
            <w:rPr>
              <w:noProof/>
            </w:rPr>
            <w:drawing>
              <wp:inline distT="0" distB="0" distL="0" distR="0" wp14:anchorId="186E7F20" wp14:editId="620FADA3">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tc>
      <w:tc>
        <w:tcPr>
          <w:tcW w:w="2552" w:type="dxa"/>
        </w:tcPr>
        <w:p w14:paraId="15760ECD" w14:textId="77777777" w:rsidR="00075B78" w:rsidRDefault="00075B78" w:rsidP="00EE0F5A">
          <w:pPr>
            <w:pStyle w:val="Kopfzeile"/>
          </w:pPr>
        </w:p>
      </w:tc>
    </w:tr>
    <w:tr w:rsidR="00075B78" w14:paraId="06CAD1D2" w14:textId="77777777" w:rsidTr="00643DE2">
      <w:trPr>
        <w:cantSplit/>
        <w:trHeight w:val="1438"/>
      </w:trPr>
      <w:tc>
        <w:tcPr>
          <w:tcW w:w="7655" w:type="dxa"/>
          <w:vMerge/>
        </w:tcPr>
        <w:p w14:paraId="6139096E" w14:textId="77777777" w:rsidR="00075B78" w:rsidRDefault="00075B78" w:rsidP="00EE0F5A">
          <w:pPr>
            <w:pStyle w:val="Kopfzeile"/>
          </w:pPr>
        </w:p>
      </w:tc>
      <w:tc>
        <w:tcPr>
          <w:tcW w:w="2552" w:type="dxa"/>
        </w:tcPr>
        <w:p w14:paraId="642B9EB2" w14:textId="7192638F" w:rsidR="000D486F" w:rsidRPr="00EE0F5A" w:rsidRDefault="000D486F" w:rsidP="00EE0F5A">
          <w:pPr>
            <w:pStyle w:val="Einrichtung2"/>
            <w:rPr>
              <w:b w:val="0"/>
              <w:bCs w:val="0"/>
            </w:rPr>
          </w:pPr>
          <w:r w:rsidRPr="00EE0F5A">
            <w:rPr>
              <w:b w:val="0"/>
              <w:bCs w:val="0"/>
            </w:rPr>
            <w:t xml:space="preserve">Dezernat </w:t>
          </w:r>
          <w:r w:rsidR="009C64DB" w:rsidRPr="00EE0F5A">
            <w:rPr>
              <w:b w:val="0"/>
              <w:bCs w:val="0"/>
            </w:rPr>
            <w:t>5</w:t>
          </w:r>
          <w:r w:rsidRPr="00EE0F5A">
            <w:rPr>
              <w:b w:val="0"/>
              <w:bCs w:val="0"/>
            </w:rPr>
            <w:t xml:space="preserve">: Finanzen </w:t>
          </w:r>
        </w:p>
        <w:p w14:paraId="139AF326" w14:textId="2F3CF780" w:rsidR="00990347" w:rsidRPr="00EE0F5A" w:rsidRDefault="000D486F" w:rsidP="00EE0F5A">
          <w:pPr>
            <w:pStyle w:val="Einrichtung2"/>
            <w:rPr>
              <w:b w:val="0"/>
              <w:bCs w:val="0"/>
            </w:rPr>
          </w:pPr>
          <w:r w:rsidRPr="00EE0F5A">
            <w:rPr>
              <w:b w:val="0"/>
              <w:bCs w:val="0"/>
            </w:rPr>
            <w:t xml:space="preserve">Sachgebiet </w:t>
          </w:r>
          <w:r w:rsidR="009C64DB" w:rsidRPr="00EE0F5A">
            <w:rPr>
              <w:b w:val="0"/>
              <w:bCs w:val="0"/>
            </w:rPr>
            <w:t>5</w:t>
          </w:r>
          <w:r w:rsidRPr="00EE0F5A">
            <w:rPr>
              <w:b w:val="0"/>
              <w:bCs w:val="0"/>
            </w:rPr>
            <w:t>3</w:t>
          </w:r>
        </w:p>
        <w:p w14:paraId="77A1AFAB" w14:textId="3FB4505A" w:rsidR="004B339F" w:rsidRPr="00332249" w:rsidRDefault="004B339F" w:rsidP="00EE0F5A">
          <w:pPr>
            <w:pStyle w:val="Einrichtung2"/>
          </w:pPr>
          <w:r>
            <w:t>Vergabestelle</w:t>
          </w:r>
        </w:p>
        <w:p w14:paraId="3A6EB439" w14:textId="77777777" w:rsidR="000D486F" w:rsidRPr="005822D0" w:rsidRDefault="000D486F" w:rsidP="00EE0F5A">
          <w:pPr>
            <w:pStyle w:val="Einrichtung2"/>
          </w:pPr>
        </w:p>
        <w:p w14:paraId="4404CA1F" w14:textId="62878898" w:rsidR="00075B78" w:rsidRPr="007E33B1" w:rsidRDefault="00075B78" w:rsidP="00EE0F5A">
          <w:pPr>
            <w:pStyle w:val="Einrichtung1"/>
          </w:pPr>
        </w:p>
      </w:tc>
    </w:tr>
  </w:tbl>
  <w:p w14:paraId="2DE00E80" w14:textId="77777777" w:rsidR="00B303E7" w:rsidRDefault="001955B1" w:rsidP="00EE0F5A">
    <w:pPr>
      <w:pStyle w:val="Kopfzeile"/>
      <w:rPr>
        <w:sz w:val="8"/>
        <w:szCs w:val="8"/>
      </w:rPr>
    </w:pPr>
    <w:r>
      <w:rPr>
        <w:noProof/>
      </w:rPr>
      <mc:AlternateContent>
        <mc:Choice Requires="wps">
          <w:drawing>
            <wp:anchor distT="0" distB="0" distL="114300" distR="114300" simplePos="0" relativeHeight="251659264" behindDoc="0" locked="0" layoutInCell="1" allowOverlap="1" wp14:anchorId="2B4CBD64" wp14:editId="3A0A5F40">
              <wp:simplePos x="0" y="0"/>
              <wp:positionH relativeFrom="page">
                <wp:posOffset>0</wp:posOffset>
              </wp:positionH>
              <wp:positionV relativeFrom="page">
                <wp:posOffset>5328920</wp:posOffset>
              </wp:positionV>
              <wp:extent cx="228600" cy="0"/>
              <wp:effectExtent l="9525" t="13970" r="9525" b="508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050CA" id="Line 1"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19.6pt" to="18pt,4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">
              <w10:wrap anchorx="page" anchory="page"/>
            </v:line>
          </w:pict>
        </mc:Fallback>
      </mc:AlternateContent>
    </w:r>
    <w:r>
      <w:rPr>
        <w:noProof/>
      </w:rPr>
      <mc:AlternateContent>
        <mc:Choice Requires="wps">
          <w:drawing>
            <wp:anchor distT="0" distB="0" distL="114300" distR="114300" simplePos="0" relativeHeight="251656192" behindDoc="0" locked="0" layoutInCell="1" allowOverlap="1" wp14:anchorId="3AF4DD63" wp14:editId="5EDDEF36">
              <wp:simplePos x="0" y="0"/>
              <wp:positionH relativeFrom="page">
                <wp:posOffset>0</wp:posOffset>
              </wp:positionH>
              <wp:positionV relativeFrom="page">
                <wp:posOffset>3780790</wp:posOffset>
              </wp:positionV>
              <wp:extent cx="228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A2A1B" id="Line 2" o:spid="_x0000_s1026" style="position:absolute;flip:x;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7.7pt" to="1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aGAIAADE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59E"/>
    <w:multiLevelType w:val="multilevel"/>
    <w:tmpl w:val="97CAAE7E"/>
    <w:lvl w:ilvl="0">
      <w:start w:val="1"/>
      <w:numFmt w:val="lowerLetter"/>
      <w:lvlText w:val="%1)"/>
      <w:lvlJc w:val="left"/>
      <w:pPr>
        <w:ind w:left="992" w:hanging="360"/>
      </w:pPr>
      <w:rPr>
        <w:rFonts w:ascii="Times New Roman" w:eastAsia="MS Gothic" w:hAnsi="Times New Roman" w:cs="Times New Roman"/>
        <w:b/>
        <w:sz w:val="22"/>
        <w:szCs w:val="22"/>
      </w:rPr>
    </w:lvl>
    <w:lvl w:ilvl="1">
      <w:start w:val="1"/>
      <w:numFmt w:val="decimal"/>
      <w:lvlText w:val="%1.%2."/>
      <w:lvlJc w:val="left"/>
      <w:pPr>
        <w:ind w:left="1064" w:hanging="432"/>
      </w:pPr>
    </w:lvl>
    <w:lvl w:ilvl="2">
      <w:start w:val="1"/>
      <w:numFmt w:val="decimal"/>
      <w:lvlText w:val="%1.3.%3."/>
      <w:lvlJc w:val="left"/>
      <w:pPr>
        <w:ind w:left="1856" w:hanging="504"/>
      </w:pPr>
    </w:lvl>
    <w:lvl w:ilvl="3">
      <w:start w:val="1"/>
      <w:numFmt w:val="decimal"/>
      <w:lvlText w:val="%1.%2.%3.%4."/>
      <w:lvlJc w:val="left"/>
      <w:pPr>
        <w:ind w:left="2360" w:hanging="648"/>
      </w:pPr>
    </w:lvl>
    <w:lvl w:ilvl="4">
      <w:start w:val="1"/>
      <w:numFmt w:val="decimal"/>
      <w:lvlText w:val="%1.%2.%3.%4.%5."/>
      <w:lvlJc w:val="left"/>
      <w:pPr>
        <w:ind w:left="2864" w:hanging="792"/>
      </w:pPr>
    </w:lvl>
    <w:lvl w:ilvl="5">
      <w:start w:val="1"/>
      <w:numFmt w:val="decimal"/>
      <w:lvlText w:val="%1.%2.%3.%4.%5.%6."/>
      <w:lvlJc w:val="left"/>
      <w:pPr>
        <w:ind w:left="3368" w:hanging="936"/>
      </w:pPr>
    </w:lvl>
    <w:lvl w:ilvl="6">
      <w:start w:val="1"/>
      <w:numFmt w:val="decimal"/>
      <w:lvlText w:val="%1.%2.%3.%4.%5.%6.%7."/>
      <w:lvlJc w:val="left"/>
      <w:pPr>
        <w:ind w:left="3872" w:hanging="1080"/>
      </w:pPr>
    </w:lvl>
    <w:lvl w:ilvl="7">
      <w:start w:val="1"/>
      <w:numFmt w:val="decimal"/>
      <w:lvlText w:val="%1.%2.%3.%4.%5.%6.%7.%8."/>
      <w:lvlJc w:val="left"/>
      <w:pPr>
        <w:ind w:left="4376" w:hanging="1224"/>
      </w:pPr>
    </w:lvl>
    <w:lvl w:ilvl="8">
      <w:start w:val="1"/>
      <w:numFmt w:val="decimal"/>
      <w:lvlText w:val="%1.%2.%3.%4.%5.%6.%7.%8.%9."/>
      <w:lvlJc w:val="left"/>
      <w:pPr>
        <w:ind w:left="4952" w:hanging="1440"/>
      </w:pPr>
    </w:lvl>
  </w:abstractNum>
  <w:abstractNum w:abstractNumId="1" w15:restartNumberingAfterBreak="0">
    <w:nsid w:val="15602F7B"/>
    <w:multiLevelType w:val="hybridMultilevel"/>
    <w:tmpl w:val="5F8E5F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448A4"/>
    <w:multiLevelType w:val="hybridMultilevel"/>
    <w:tmpl w:val="0DC0B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A10FF7"/>
    <w:multiLevelType w:val="multilevel"/>
    <w:tmpl w:val="BF8A996E"/>
    <w:lvl w:ilvl="0">
      <w:start w:val="1"/>
      <w:numFmt w:val="lowerLetter"/>
      <w:pStyle w:val="berschrift2"/>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01451A"/>
    <w:multiLevelType w:val="hybridMultilevel"/>
    <w:tmpl w:val="0CC432E2"/>
    <w:lvl w:ilvl="0" w:tplc="438CBD3A">
      <w:start w:val="1"/>
      <w:numFmt w:val="lowerLetter"/>
      <w:lvlText w:val="%1)"/>
      <w:lvlJc w:val="left"/>
      <w:pPr>
        <w:ind w:left="1440" w:hanging="360"/>
      </w:pPr>
      <w:rPr>
        <w:rFonts w:hint="default"/>
      </w:rPr>
    </w:lvl>
    <w:lvl w:ilvl="1" w:tplc="438CBD3A">
      <w:start w:val="1"/>
      <w:numFmt w:val="lowerLetter"/>
      <w:lvlText w:val="%2)"/>
      <w:lvlJc w:val="left"/>
      <w:pPr>
        <w:ind w:left="786" w:hanging="360"/>
      </w:pPr>
      <w:rPr>
        <w:rFonts w:hint="default"/>
      </w:rPr>
    </w:lvl>
    <w:lvl w:ilvl="2" w:tplc="0C36D3EA">
      <w:start w:val="4109"/>
      <w:numFmt w:val="bullet"/>
      <w:lvlText w:val="-"/>
      <w:lvlJc w:val="left"/>
      <w:pPr>
        <w:ind w:left="2880" w:hanging="180"/>
      </w:pPr>
      <w:rPr>
        <w:rFonts w:ascii="Arial" w:eastAsia="Calibri" w:hAnsi="Arial" w:cs="Arial" w:hint="default"/>
        <w:b/>
      </w:rPr>
    </w:lvl>
    <w:lvl w:ilvl="3" w:tplc="0407000F">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81B31D1"/>
    <w:multiLevelType w:val="hybridMultilevel"/>
    <w:tmpl w:val="10EC74BA"/>
    <w:lvl w:ilvl="0" w:tplc="5AF856FA">
      <w:start w:val="1"/>
      <w:numFmt w:val="decimal"/>
      <w:lvlText w:val="%1."/>
      <w:lvlJc w:val="left"/>
      <w:pPr>
        <w:ind w:left="397" w:hanging="397"/>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A5349E4"/>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2D418D"/>
    <w:multiLevelType w:val="hybridMultilevel"/>
    <w:tmpl w:val="E8825326"/>
    <w:lvl w:ilvl="0" w:tplc="CC06A4C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4D8A5C1A"/>
    <w:multiLevelType w:val="hybridMultilevel"/>
    <w:tmpl w:val="03C6218E"/>
    <w:lvl w:ilvl="0" w:tplc="A30209D2">
      <w:start w:val="1"/>
      <w:numFmt w:val="decimal"/>
      <w:lvlText w:val="%1."/>
      <w:lvlJc w:val="left"/>
      <w:pPr>
        <w:ind w:left="2185" w:hanging="705"/>
      </w:pPr>
      <w:rPr>
        <w:rFonts w:hint="default"/>
      </w:rPr>
    </w:lvl>
    <w:lvl w:ilvl="1" w:tplc="04070019" w:tentative="1">
      <w:start w:val="1"/>
      <w:numFmt w:val="lowerLetter"/>
      <w:lvlText w:val="%2."/>
      <w:lvlJc w:val="left"/>
      <w:pPr>
        <w:ind w:left="2560" w:hanging="360"/>
      </w:pPr>
    </w:lvl>
    <w:lvl w:ilvl="2" w:tplc="0407001B" w:tentative="1">
      <w:start w:val="1"/>
      <w:numFmt w:val="lowerRoman"/>
      <w:lvlText w:val="%3."/>
      <w:lvlJc w:val="right"/>
      <w:pPr>
        <w:ind w:left="3280" w:hanging="180"/>
      </w:pPr>
    </w:lvl>
    <w:lvl w:ilvl="3" w:tplc="0407000F" w:tentative="1">
      <w:start w:val="1"/>
      <w:numFmt w:val="decimal"/>
      <w:lvlText w:val="%4."/>
      <w:lvlJc w:val="left"/>
      <w:pPr>
        <w:ind w:left="4000" w:hanging="360"/>
      </w:pPr>
    </w:lvl>
    <w:lvl w:ilvl="4" w:tplc="04070019" w:tentative="1">
      <w:start w:val="1"/>
      <w:numFmt w:val="lowerLetter"/>
      <w:lvlText w:val="%5."/>
      <w:lvlJc w:val="left"/>
      <w:pPr>
        <w:ind w:left="4720" w:hanging="360"/>
      </w:pPr>
    </w:lvl>
    <w:lvl w:ilvl="5" w:tplc="0407001B" w:tentative="1">
      <w:start w:val="1"/>
      <w:numFmt w:val="lowerRoman"/>
      <w:lvlText w:val="%6."/>
      <w:lvlJc w:val="right"/>
      <w:pPr>
        <w:ind w:left="5440" w:hanging="180"/>
      </w:pPr>
    </w:lvl>
    <w:lvl w:ilvl="6" w:tplc="0407000F" w:tentative="1">
      <w:start w:val="1"/>
      <w:numFmt w:val="decimal"/>
      <w:lvlText w:val="%7."/>
      <w:lvlJc w:val="left"/>
      <w:pPr>
        <w:ind w:left="6160" w:hanging="360"/>
      </w:pPr>
    </w:lvl>
    <w:lvl w:ilvl="7" w:tplc="04070019" w:tentative="1">
      <w:start w:val="1"/>
      <w:numFmt w:val="lowerLetter"/>
      <w:lvlText w:val="%8."/>
      <w:lvlJc w:val="left"/>
      <w:pPr>
        <w:ind w:left="6880" w:hanging="360"/>
      </w:pPr>
    </w:lvl>
    <w:lvl w:ilvl="8" w:tplc="0407001B" w:tentative="1">
      <w:start w:val="1"/>
      <w:numFmt w:val="lowerRoman"/>
      <w:lvlText w:val="%9."/>
      <w:lvlJc w:val="right"/>
      <w:pPr>
        <w:ind w:left="7600" w:hanging="180"/>
      </w:pPr>
    </w:lvl>
  </w:abstractNum>
  <w:abstractNum w:abstractNumId="9" w15:restartNumberingAfterBreak="0">
    <w:nsid w:val="548D5FFF"/>
    <w:multiLevelType w:val="hybridMultilevel"/>
    <w:tmpl w:val="6616F1B8"/>
    <w:lvl w:ilvl="0" w:tplc="A414380A">
      <w:start w:val="6"/>
      <w:numFmt w:val="bullet"/>
      <w:lvlText w:val="-"/>
      <w:lvlJc w:val="left"/>
      <w:pPr>
        <w:ind w:left="792" w:hanging="360"/>
      </w:pPr>
      <w:rPr>
        <w:rFonts w:asciiTheme="majorBidi" w:eastAsia="Times New Roman" w:hAnsiTheme="majorBidi" w:cstheme="majorBidi"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0" w15:restartNumberingAfterBreak="0">
    <w:nsid w:val="54AE5243"/>
    <w:multiLevelType w:val="hybridMultilevel"/>
    <w:tmpl w:val="106C53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5607C81"/>
    <w:multiLevelType w:val="hybridMultilevel"/>
    <w:tmpl w:val="379A9206"/>
    <w:lvl w:ilvl="0" w:tplc="62FCE18A">
      <w:start w:val="1"/>
      <w:numFmt w:val="decimal"/>
      <w:pStyle w:val="berschrift1"/>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A60E9B"/>
    <w:multiLevelType w:val="hybridMultilevel"/>
    <w:tmpl w:val="23420E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D754AE"/>
    <w:multiLevelType w:val="hybridMultilevel"/>
    <w:tmpl w:val="C090EC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B334A43"/>
    <w:multiLevelType w:val="hybridMultilevel"/>
    <w:tmpl w:val="62B2CD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BE61AAC"/>
    <w:multiLevelType w:val="hybridMultilevel"/>
    <w:tmpl w:val="5E72B5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02F01EA"/>
    <w:multiLevelType w:val="hybridMultilevel"/>
    <w:tmpl w:val="17D6BB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6EF6E18"/>
    <w:multiLevelType w:val="hybridMultilevel"/>
    <w:tmpl w:val="F70C37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8" w15:restartNumberingAfterBreak="0">
    <w:nsid w:val="796858C4"/>
    <w:multiLevelType w:val="hybridMultilevel"/>
    <w:tmpl w:val="23E425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87063575">
    <w:abstractNumId w:val="1"/>
  </w:num>
  <w:num w:numId="2" w16cid:durableId="1442803939">
    <w:abstractNumId w:val="15"/>
  </w:num>
  <w:num w:numId="3" w16cid:durableId="619187614">
    <w:abstractNumId w:val="2"/>
  </w:num>
  <w:num w:numId="4" w16cid:durableId="17285299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6032203">
    <w:abstractNumId w:val="12"/>
  </w:num>
  <w:num w:numId="6" w16cid:durableId="12104114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5214078">
    <w:abstractNumId w:val="3"/>
  </w:num>
  <w:num w:numId="8" w16cid:durableId="1830124900">
    <w:abstractNumId w:val="7"/>
  </w:num>
  <w:num w:numId="9" w16cid:durableId="267392943">
    <w:abstractNumId w:val="8"/>
  </w:num>
  <w:num w:numId="10" w16cid:durableId="1412115676">
    <w:abstractNumId w:val="10"/>
  </w:num>
  <w:num w:numId="11" w16cid:durableId="207230964">
    <w:abstractNumId w:val="9"/>
  </w:num>
  <w:num w:numId="12" w16cid:durableId="1494495161">
    <w:abstractNumId w:val="4"/>
  </w:num>
  <w:num w:numId="13" w16cid:durableId="1630240726">
    <w:abstractNumId w:val="6"/>
  </w:num>
  <w:num w:numId="14" w16cid:durableId="1619220181">
    <w:abstractNumId w:val="11"/>
  </w:num>
  <w:num w:numId="15" w16cid:durableId="390009728">
    <w:abstractNumId w:val="0"/>
  </w:num>
  <w:num w:numId="16" w16cid:durableId="1420175880">
    <w:abstractNumId w:val="18"/>
  </w:num>
  <w:num w:numId="17" w16cid:durableId="1848131606">
    <w:abstractNumId w:val="14"/>
  </w:num>
  <w:num w:numId="18" w16cid:durableId="269552359">
    <w:abstractNumId w:val="13"/>
  </w:num>
  <w:num w:numId="19" w16cid:durableId="173883696">
    <w:abstractNumId w:val="16"/>
  </w:num>
  <w:num w:numId="20" w16cid:durableId="14523590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ocumentProtection w:edit="forms" w:enforcement="1" w:cryptProviderType="rsaAES" w:cryptAlgorithmClass="hash" w:cryptAlgorithmType="typeAny" w:cryptAlgorithmSid="14" w:cryptSpinCount="100000" w:hash="83RBYrDLxDHR5/HLTHOjb16d+R8mfkS9lFbZ1JwMRCW9T7unxUEUSfgnmzlQq2z4P9CoqT/bgiiRz2GuQTZ0NQ==" w:salt="tnQP8S3u4SmSYrtet3qK0Q=="/>
  <w:defaultTabStop w:val="708"/>
  <w:autoHyphenation/>
  <w:hyphenationZone w:val="425"/>
  <w:doNotHyphenateCaps/>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5B1"/>
    <w:rsid w:val="00001404"/>
    <w:rsid w:val="000019CC"/>
    <w:rsid w:val="00004FE5"/>
    <w:rsid w:val="000212ED"/>
    <w:rsid w:val="0002433C"/>
    <w:rsid w:val="00042FB3"/>
    <w:rsid w:val="00052B5F"/>
    <w:rsid w:val="00053F5F"/>
    <w:rsid w:val="000677CE"/>
    <w:rsid w:val="00075B78"/>
    <w:rsid w:val="000770B7"/>
    <w:rsid w:val="000839E1"/>
    <w:rsid w:val="0008586D"/>
    <w:rsid w:val="00097B7D"/>
    <w:rsid w:val="000B19E6"/>
    <w:rsid w:val="000B7E39"/>
    <w:rsid w:val="000D486F"/>
    <w:rsid w:val="000E543E"/>
    <w:rsid w:val="000E5A0D"/>
    <w:rsid w:val="001125CF"/>
    <w:rsid w:val="00112AB2"/>
    <w:rsid w:val="00114510"/>
    <w:rsid w:val="00144D32"/>
    <w:rsid w:val="0017362D"/>
    <w:rsid w:val="00176D77"/>
    <w:rsid w:val="001918D5"/>
    <w:rsid w:val="00192674"/>
    <w:rsid w:val="001952DA"/>
    <w:rsid w:val="001955B1"/>
    <w:rsid w:val="001B1DEE"/>
    <w:rsid w:val="001C1006"/>
    <w:rsid w:val="001F5231"/>
    <w:rsid w:val="001F5234"/>
    <w:rsid w:val="001F61AA"/>
    <w:rsid w:val="001F76B8"/>
    <w:rsid w:val="00217E0A"/>
    <w:rsid w:val="002201D8"/>
    <w:rsid w:val="002214FA"/>
    <w:rsid w:val="002723AD"/>
    <w:rsid w:val="00276FF8"/>
    <w:rsid w:val="00280109"/>
    <w:rsid w:val="00293BC8"/>
    <w:rsid w:val="00297D98"/>
    <w:rsid w:val="002A2E32"/>
    <w:rsid w:val="002A7DE2"/>
    <w:rsid w:val="002B1F1E"/>
    <w:rsid w:val="002B5C52"/>
    <w:rsid w:val="002C1592"/>
    <w:rsid w:val="002E11DA"/>
    <w:rsid w:val="002E3501"/>
    <w:rsid w:val="002F47F8"/>
    <w:rsid w:val="003044DA"/>
    <w:rsid w:val="003175A9"/>
    <w:rsid w:val="00323BFB"/>
    <w:rsid w:val="00331625"/>
    <w:rsid w:val="00332249"/>
    <w:rsid w:val="00332ED0"/>
    <w:rsid w:val="003423A0"/>
    <w:rsid w:val="00347C90"/>
    <w:rsid w:val="00362BA4"/>
    <w:rsid w:val="00365D3D"/>
    <w:rsid w:val="003A0FDB"/>
    <w:rsid w:val="003A36F1"/>
    <w:rsid w:val="003A3D9B"/>
    <w:rsid w:val="003E2D1E"/>
    <w:rsid w:val="003E3FC9"/>
    <w:rsid w:val="0041468F"/>
    <w:rsid w:val="00435219"/>
    <w:rsid w:val="00455AB5"/>
    <w:rsid w:val="004600DB"/>
    <w:rsid w:val="00477133"/>
    <w:rsid w:val="0048191D"/>
    <w:rsid w:val="00485595"/>
    <w:rsid w:val="00496D94"/>
    <w:rsid w:val="004A38D6"/>
    <w:rsid w:val="004B339F"/>
    <w:rsid w:val="004B509F"/>
    <w:rsid w:val="004C331E"/>
    <w:rsid w:val="004C6533"/>
    <w:rsid w:val="004C7766"/>
    <w:rsid w:val="004D0F73"/>
    <w:rsid w:val="004D7739"/>
    <w:rsid w:val="004E0E20"/>
    <w:rsid w:val="004F32DD"/>
    <w:rsid w:val="004F3C6C"/>
    <w:rsid w:val="005344CF"/>
    <w:rsid w:val="00534DFF"/>
    <w:rsid w:val="005375A3"/>
    <w:rsid w:val="00557E68"/>
    <w:rsid w:val="00560660"/>
    <w:rsid w:val="00566173"/>
    <w:rsid w:val="00567DF4"/>
    <w:rsid w:val="00573E8D"/>
    <w:rsid w:val="00576A44"/>
    <w:rsid w:val="005822D0"/>
    <w:rsid w:val="005865BF"/>
    <w:rsid w:val="005A5CD2"/>
    <w:rsid w:val="005A7AA1"/>
    <w:rsid w:val="005B55B3"/>
    <w:rsid w:val="005B6B09"/>
    <w:rsid w:val="005E3715"/>
    <w:rsid w:val="005E7AF7"/>
    <w:rsid w:val="006237ED"/>
    <w:rsid w:val="00627819"/>
    <w:rsid w:val="00633787"/>
    <w:rsid w:val="00635389"/>
    <w:rsid w:val="00643E67"/>
    <w:rsid w:val="00646710"/>
    <w:rsid w:val="00651626"/>
    <w:rsid w:val="00662579"/>
    <w:rsid w:val="00674D02"/>
    <w:rsid w:val="00675DF1"/>
    <w:rsid w:val="00690541"/>
    <w:rsid w:val="0069077B"/>
    <w:rsid w:val="00694D75"/>
    <w:rsid w:val="006A431F"/>
    <w:rsid w:val="006C454C"/>
    <w:rsid w:val="006C7981"/>
    <w:rsid w:val="006D20B9"/>
    <w:rsid w:val="006F2815"/>
    <w:rsid w:val="00723CFA"/>
    <w:rsid w:val="00740948"/>
    <w:rsid w:val="00741E95"/>
    <w:rsid w:val="00742626"/>
    <w:rsid w:val="0075160B"/>
    <w:rsid w:val="007561E0"/>
    <w:rsid w:val="00756221"/>
    <w:rsid w:val="00793224"/>
    <w:rsid w:val="00794DAE"/>
    <w:rsid w:val="007958D6"/>
    <w:rsid w:val="007A3A59"/>
    <w:rsid w:val="007A3E4C"/>
    <w:rsid w:val="007B014C"/>
    <w:rsid w:val="007C70C8"/>
    <w:rsid w:val="007E3694"/>
    <w:rsid w:val="00807223"/>
    <w:rsid w:val="00850710"/>
    <w:rsid w:val="008524FC"/>
    <w:rsid w:val="008536C3"/>
    <w:rsid w:val="00854CDB"/>
    <w:rsid w:val="00862A90"/>
    <w:rsid w:val="00862D58"/>
    <w:rsid w:val="00870C3B"/>
    <w:rsid w:val="00874154"/>
    <w:rsid w:val="00874C06"/>
    <w:rsid w:val="00875120"/>
    <w:rsid w:val="00875DEB"/>
    <w:rsid w:val="00880913"/>
    <w:rsid w:val="00881517"/>
    <w:rsid w:val="00891BF2"/>
    <w:rsid w:val="008A6925"/>
    <w:rsid w:val="008B182D"/>
    <w:rsid w:val="008B2AA8"/>
    <w:rsid w:val="008B4E16"/>
    <w:rsid w:val="008B62AB"/>
    <w:rsid w:val="008C604C"/>
    <w:rsid w:val="008C7275"/>
    <w:rsid w:val="008D5F70"/>
    <w:rsid w:val="008D728F"/>
    <w:rsid w:val="008E4F45"/>
    <w:rsid w:val="008E5C0C"/>
    <w:rsid w:val="008F4E94"/>
    <w:rsid w:val="0092007E"/>
    <w:rsid w:val="00920361"/>
    <w:rsid w:val="00930402"/>
    <w:rsid w:val="00931AED"/>
    <w:rsid w:val="00933E70"/>
    <w:rsid w:val="0094298F"/>
    <w:rsid w:val="00942E03"/>
    <w:rsid w:val="0094420F"/>
    <w:rsid w:val="009455E1"/>
    <w:rsid w:val="009458E4"/>
    <w:rsid w:val="009504CA"/>
    <w:rsid w:val="00950CBB"/>
    <w:rsid w:val="00953346"/>
    <w:rsid w:val="00967D34"/>
    <w:rsid w:val="00980360"/>
    <w:rsid w:val="00981064"/>
    <w:rsid w:val="009872C8"/>
    <w:rsid w:val="00990347"/>
    <w:rsid w:val="009B5509"/>
    <w:rsid w:val="009B7B3A"/>
    <w:rsid w:val="009C2FAD"/>
    <w:rsid w:val="009C64DB"/>
    <w:rsid w:val="009C690C"/>
    <w:rsid w:val="009D1E70"/>
    <w:rsid w:val="009D444C"/>
    <w:rsid w:val="009F47D0"/>
    <w:rsid w:val="00A00869"/>
    <w:rsid w:val="00A1397F"/>
    <w:rsid w:val="00A2153F"/>
    <w:rsid w:val="00A24C8E"/>
    <w:rsid w:val="00A267E2"/>
    <w:rsid w:val="00A4004E"/>
    <w:rsid w:val="00A624C7"/>
    <w:rsid w:val="00A66F96"/>
    <w:rsid w:val="00A70F8A"/>
    <w:rsid w:val="00A86700"/>
    <w:rsid w:val="00A8736F"/>
    <w:rsid w:val="00A9340E"/>
    <w:rsid w:val="00AA2984"/>
    <w:rsid w:val="00AA3753"/>
    <w:rsid w:val="00AA6126"/>
    <w:rsid w:val="00AB40F0"/>
    <w:rsid w:val="00AB7EF6"/>
    <w:rsid w:val="00AC4887"/>
    <w:rsid w:val="00AC4C05"/>
    <w:rsid w:val="00AC5C1B"/>
    <w:rsid w:val="00AE2F40"/>
    <w:rsid w:val="00AE5344"/>
    <w:rsid w:val="00AE6701"/>
    <w:rsid w:val="00AE7CDC"/>
    <w:rsid w:val="00AF17D2"/>
    <w:rsid w:val="00B10207"/>
    <w:rsid w:val="00B10B32"/>
    <w:rsid w:val="00B13118"/>
    <w:rsid w:val="00B16E25"/>
    <w:rsid w:val="00B303E7"/>
    <w:rsid w:val="00B33E83"/>
    <w:rsid w:val="00B36E90"/>
    <w:rsid w:val="00B632E2"/>
    <w:rsid w:val="00B74D76"/>
    <w:rsid w:val="00B81B9B"/>
    <w:rsid w:val="00B83C5A"/>
    <w:rsid w:val="00B844EF"/>
    <w:rsid w:val="00BA61DD"/>
    <w:rsid w:val="00BB7E15"/>
    <w:rsid w:val="00BD34CD"/>
    <w:rsid w:val="00BE0C0B"/>
    <w:rsid w:val="00BE3045"/>
    <w:rsid w:val="00C060D9"/>
    <w:rsid w:val="00C10BAB"/>
    <w:rsid w:val="00C20C62"/>
    <w:rsid w:val="00C3590A"/>
    <w:rsid w:val="00C45846"/>
    <w:rsid w:val="00C47FED"/>
    <w:rsid w:val="00CC25F1"/>
    <w:rsid w:val="00CC6A0F"/>
    <w:rsid w:val="00CE4B8F"/>
    <w:rsid w:val="00CF240A"/>
    <w:rsid w:val="00D12616"/>
    <w:rsid w:val="00D1605C"/>
    <w:rsid w:val="00D237A2"/>
    <w:rsid w:val="00D26ADC"/>
    <w:rsid w:val="00D325E7"/>
    <w:rsid w:val="00D41C06"/>
    <w:rsid w:val="00D432D1"/>
    <w:rsid w:val="00D52A11"/>
    <w:rsid w:val="00D73642"/>
    <w:rsid w:val="00D73E5F"/>
    <w:rsid w:val="00D8378E"/>
    <w:rsid w:val="00DA49F7"/>
    <w:rsid w:val="00DD3AE5"/>
    <w:rsid w:val="00DE1A26"/>
    <w:rsid w:val="00DE4569"/>
    <w:rsid w:val="00E01BB5"/>
    <w:rsid w:val="00E04ECD"/>
    <w:rsid w:val="00E07FE1"/>
    <w:rsid w:val="00E13AC2"/>
    <w:rsid w:val="00E22D94"/>
    <w:rsid w:val="00E27B48"/>
    <w:rsid w:val="00E40CF1"/>
    <w:rsid w:val="00E57163"/>
    <w:rsid w:val="00E67619"/>
    <w:rsid w:val="00E90850"/>
    <w:rsid w:val="00E96293"/>
    <w:rsid w:val="00E97F87"/>
    <w:rsid w:val="00EA5E20"/>
    <w:rsid w:val="00EA6675"/>
    <w:rsid w:val="00EB0E7C"/>
    <w:rsid w:val="00EC2055"/>
    <w:rsid w:val="00EC45D3"/>
    <w:rsid w:val="00EE0F5A"/>
    <w:rsid w:val="00EE1100"/>
    <w:rsid w:val="00EF243B"/>
    <w:rsid w:val="00F02F66"/>
    <w:rsid w:val="00F12FF5"/>
    <w:rsid w:val="00F20AE9"/>
    <w:rsid w:val="00F20ED6"/>
    <w:rsid w:val="00F42E56"/>
    <w:rsid w:val="00F45FFF"/>
    <w:rsid w:val="00F5603F"/>
    <w:rsid w:val="00F6366D"/>
    <w:rsid w:val="00F92850"/>
    <w:rsid w:val="00FA2863"/>
    <w:rsid w:val="00FA5269"/>
    <w:rsid w:val="00FB610A"/>
    <w:rsid w:val="00FC3452"/>
    <w:rsid w:val="00FC4FE4"/>
    <w:rsid w:val="00FC69CF"/>
    <w:rsid w:val="00FD0FAD"/>
    <w:rsid w:val="00FD1CDE"/>
    <w:rsid w:val="00FD7E4F"/>
    <w:rsid w:val="00FE1773"/>
    <w:rsid w:val="00FE1CE5"/>
    <w:rsid w:val="00FE3F6D"/>
    <w:rsid w:val="00FE4603"/>
    <w:rsid w:val="00FE4D8A"/>
    <w:rsid w:val="00FE6442"/>
    <w:rsid w:val="00FF0731"/>
    <w:rsid w:val="00FF34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14:docId w14:val="3FEF922D"/>
  <w15:docId w15:val="{8E049139-BE85-455B-BAFE-96D71786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0F5A"/>
    <w:pPr>
      <w:jc w:val="both"/>
    </w:pPr>
    <w:rPr>
      <w:rFonts w:cs="Arial"/>
      <w:sz w:val="22"/>
      <w:szCs w:val="22"/>
    </w:rPr>
  </w:style>
  <w:style w:type="paragraph" w:styleId="berschrift1">
    <w:name w:val="heading 1"/>
    <w:basedOn w:val="Listenabsatz"/>
    <w:next w:val="Standard"/>
    <w:qFormat/>
    <w:rsid w:val="00347C90"/>
    <w:pPr>
      <w:numPr>
        <w:numId w:val="14"/>
      </w:numPr>
      <w:tabs>
        <w:tab w:val="left" w:pos="426"/>
      </w:tabs>
      <w:ind w:left="284" w:hanging="284"/>
      <w:outlineLvl w:val="0"/>
    </w:pPr>
    <w:rPr>
      <w:rFonts w:asciiTheme="majorBidi" w:hAnsiTheme="majorBidi" w:cstheme="majorBidi"/>
      <w:b/>
      <w:sz w:val="24"/>
    </w:rPr>
  </w:style>
  <w:style w:type="paragraph" w:styleId="berschrift2">
    <w:name w:val="heading 2"/>
    <w:basedOn w:val="Default"/>
    <w:next w:val="Standard"/>
    <w:link w:val="berschrift2Zchn"/>
    <w:qFormat/>
    <w:rsid w:val="00EE0F5A"/>
    <w:pPr>
      <w:numPr>
        <w:numId w:val="7"/>
      </w:numPr>
      <w:spacing w:before="360" w:after="200"/>
      <w:jc w:val="both"/>
      <w:outlineLvl w:val="1"/>
    </w:pPr>
    <w:rPr>
      <w:rFonts w:ascii="Times New Roman" w:eastAsia="MS Gothic" w:hAnsi="Times New Roman" w:cs="Times New Roman"/>
      <w:b/>
      <w:bCs/>
      <w:color w:val="auto"/>
      <w:sz w:val="22"/>
      <w:szCs w:val="22"/>
    </w:rPr>
  </w:style>
  <w:style w:type="paragraph" w:styleId="berschrift3">
    <w:name w:val="heading 3"/>
    <w:basedOn w:val="Standard"/>
    <w:next w:val="Standard"/>
    <w:link w:val="berschrift3Zchn"/>
    <w:uiPriority w:val="9"/>
    <w:semiHidden/>
    <w:unhideWhenUsed/>
    <w:qFormat/>
    <w:rsid w:val="003044DA"/>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rPr>
      <w:sz w:val="12"/>
      <w:szCs w:val="12"/>
    </w:rPr>
  </w:style>
  <w:style w:type="paragraph" w:styleId="Fuzeile">
    <w:name w:val="footer"/>
    <w:basedOn w:val="Standard"/>
    <w:link w:val="FuzeileZchn"/>
    <w:pPr>
      <w:tabs>
        <w:tab w:val="center" w:pos="4536"/>
        <w:tab w:val="right" w:pos="9072"/>
      </w:tabs>
    </w:pPr>
    <w:rPr>
      <w:sz w:val="12"/>
      <w:szCs w:val="12"/>
    </w:rPr>
  </w:style>
  <w:style w:type="character" w:styleId="Seitenzahl">
    <w:name w:val="page number"/>
    <w:basedOn w:val="Absatz-Standardschriftart"/>
    <w:semiHidden/>
  </w:style>
  <w:style w:type="paragraph" w:customStyle="1" w:styleId="Einrichtung1">
    <w:name w:val="Einrichtung1"/>
    <w:basedOn w:val="Standard"/>
    <w:pPr>
      <w:ind w:left="113" w:right="113"/>
    </w:pPr>
    <w:rPr>
      <w:sz w:val="16"/>
      <w:szCs w:val="16"/>
    </w:rPr>
  </w:style>
  <w:style w:type="paragraph" w:customStyle="1" w:styleId="Einrichtung2">
    <w:name w:val="Einrichtung2"/>
    <w:basedOn w:val="Einrichtung1"/>
    <w:rPr>
      <w:b/>
      <w:bCs/>
      <w:sz w:val="20"/>
      <w:szCs w:val="20"/>
    </w:rPr>
  </w:style>
  <w:style w:type="paragraph" w:styleId="Sprechblasentext">
    <w:name w:val="Balloon Text"/>
    <w:basedOn w:val="Standard"/>
    <w:link w:val="SprechblasentextZchn"/>
    <w:uiPriority w:val="99"/>
    <w:semiHidden/>
    <w:unhideWhenUsed/>
    <w:rsid w:val="00675D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5DF1"/>
    <w:rPr>
      <w:rFonts w:ascii="Tahoma" w:hAnsi="Tahoma" w:cs="Tahoma"/>
      <w:sz w:val="16"/>
      <w:szCs w:val="16"/>
    </w:rPr>
  </w:style>
  <w:style w:type="paragraph" w:styleId="Kommentartext">
    <w:name w:val="annotation text"/>
    <w:basedOn w:val="Standard"/>
    <w:link w:val="KommentartextZchn"/>
    <w:uiPriority w:val="99"/>
    <w:unhideWhenUsed/>
    <w:rsid w:val="00C3590A"/>
  </w:style>
  <w:style w:type="character" w:customStyle="1" w:styleId="KommentartextZchn">
    <w:name w:val="Kommentartext Zchn"/>
    <w:basedOn w:val="Absatz-Standardschriftart"/>
    <w:link w:val="Kommentartext"/>
    <w:uiPriority w:val="99"/>
    <w:rsid w:val="00C3590A"/>
  </w:style>
  <w:style w:type="character" w:styleId="Kommentarzeichen">
    <w:name w:val="annotation reference"/>
    <w:uiPriority w:val="99"/>
    <w:rsid w:val="00C3590A"/>
    <w:rPr>
      <w:sz w:val="16"/>
      <w:szCs w:val="16"/>
    </w:rPr>
  </w:style>
  <w:style w:type="paragraph" w:styleId="Funotentext">
    <w:name w:val="footnote text"/>
    <w:basedOn w:val="Standard"/>
    <w:link w:val="FunotentextZchn"/>
    <w:uiPriority w:val="99"/>
    <w:semiHidden/>
    <w:unhideWhenUsed/>
    <w:rsid w:val="00C3590A"/>
    <w:rPr>
      <w:rFonts w:ascii="Arial" w:hAnsi="Arial"/>
    </w:rPr>
  </w:style>
  <w:style w:type="character" w:customStyle="1" w:styleId="FunotentextZchn">
    <w:name w:val="Fußnotentext Zchn"/>
    <w:basedOn w:val="Absatz-Standardschriftart"/>
    <w:link w:val="Funotentext"/>
    <w:uiPriority w:val="99"/>
    <w:semiHidden/>
    <w:rsid w:val="00C3590A"/>
    <w:rPr>
      <w:rFonts w:ascii="Arial" w:hAnsi="Arial"/>
    </w:rPr>
  </w:style>
  <w:style w:type="character" w:styleId="Funotenzeichen">
    <w:name w:val="footnote reference"/>
    <w:basedOn w:val="Absatz-Standardschriftart"/>
    <w:uiPriority w:val="99"/>
    <w:semiHidden/>
    <w:unhideWhenUsed/>
    <w:rsid w:val="00C3590A"/>
    <w:rPr>
      <w:vertAlign w:val="superscript"/>
    </w:rPr>
  </w:style>
  <w:style w:type="table" w:customStyle="1" w:styleId="EinfacheTabelle11">
    <w:name w:val="Einfache Tabelle 11"/>
    <w:basedOn w:val="NormaleTabelle"/>
    <w:uiPriority w:val="41"/>
    <w:rsid w:val="00C3590A"/>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enabsatz">
    <w:name w:val="List Paragraph"/>
    <w:basedOn w:val="Standard"/>
    <w:uiPriority w:val="99"/>
    <w:qFormat/>
    <w:rsid w:val="00001404"/>
    <w:pPr>
      <w:ind w:left="720"/>
      <w:contextualSpacing/>
    </w:pPr>
    <w:rPr>
      <w:rFonts w:ascii="Futura Book" w:hAnsi="Futura Book"/>
    </w:rPr>
  </w:style>
  <w:style w:type="table" w:styleId="Tabellenraster">
    <w:name w:val="Table Grid"/>
    <w:basedOn w:val="NormaleTabelle"/>
    <w:rsid w:val="000014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404"/>
    <w:pPr>
      <w:autoSpaceDE w:val="0"/>
      <w:autoSpaceDN w:val="0"/>
      <w:adjustRightInd w:val="0"/>
    </w:pPr>
    <w:rPr>
      <w:rFonts w:ascii="Arial" w:eastAsiaTheme="minorHAnsi" w:hAnsi="Arial" w:cs="Arial"/>
      <w:color w:val="000000"/>
      <w:sz w:val="24"/>
      <w:szCs w:val="24"/>
      <w:lang w:eastAsia="en-US"/>
    </w:rPr>
  </w:style>
  <w:style w:type="paragraph" w:styleId="Kommentarthema">
    <w:name w:val="annotation subject"/>
    <w:basedOn w:val="Kommentartext"/>
    <w:next w:val="Kommentartext"/>
    <w:link w:val="KommentarthemaZchn"/>
    <w:uiPriority w:val="99"/>
    <w:semiHidden/>
    <w:unhideWhenUsed/>
    <w:rsid w:val="00293BC8"/>
    <w:rPr>
      <w:b/>
      <w:bCs/>
    </w:rPr>
  </w:style>
  <w:style w:type="character" w:customStyle="1" w:styleId="KommentarthemaZchn">
    <w:name w:val="Kommentarthema Zchn"/>
    <w:basedOn w:val="KommentartextZchn"/>
    <w:link w:val="Kommentarthema"/>
    <w:uiPriority w:val="99"/>
    <w:semiHidden/>
    <w:rsid w:val="00293BC8"/>
    <w:rPr>
      <w:b/>
      <w:bCs/>
    </w:rPr>
  </w:style>
  <w:style w:type="character" w:customStyle="1" w:styleId="FuzeileZchn">
    <w:name w:val="Fußzeile Zchn"/>
    <w:basedOn w:val="Absatz-Standardschriftart"/>
    <w:link w:val="Fuzeile"/>
    <w:rsid w:val="000770B7"/>
    <w:rPr>
      <w:sz w:val="12"/>
      <w:szCs w:val="12"/>
    </w:rPr>
  </w:style>
  <w:style w:type="character" w:styleId="Platzhaltertext">
    <w:name w:val="Placeholder Text"/>
    <w:basedOn w:val="Absatz-Standardschriftart"/>
    <w:uiPriority w:val="99"/>
    <w:semiHidden/>
    <w:rsid w:val="003A36F1"/>
    <w:rPr>
      <w:color w:val="808080"/>
    </w:rPr>
  </w:style>
  <w:style w:type="paragraph" w:styleId="berarbeitung">
    <w:name w:val="Revision"/>
    <w:hidden/>
    <w:uiPriority w:val="99"/>
    <w:semiHidden/>
    <w:rsid w:val="008B4E16"/>
    <w:rPr>
      <w:rFonts w:cs="Arial"/>
      <w:sz w:val="22"/>
      <w:szCs w:val="22"/>
    </w:rPr>
  </w:style>
  <w:style w:type="character" w:customStyle="1" w:styleId="berschrift3Zchn">
    <w:name w:val="Überschrift 3 Zchn"/>
    <w:basedOn w:val="Absatz-Standardschriftart"/>
    <w:link w:val="berschrift3"/>
    <w:uiPriority w:val="9"/>
    <w:semiHidden/>
    <w:rsid w:val="003044DA"/>
    <w:rPr>
      <w:rFonts w:asciiTheme="majorHAnsi" w:eastAsiaTheme="majorEastAsia" w:hAnsiTheme="majorHAnsi" w:cstheme="majorBidi"/>
      <w:color w:val="1F4D78" w:themeColor="accent1" w:themeShade="7F"/>
      <w:sz w:val="24"/>
      <w:szCs w:val="24"/>
    </w:rPr>
  </w:style>
  <w:style w:type="character" w:customStyle="1" w:styleId="berschrift2Zchn">
    <w:name w:val="Überschrift 2 Zchn"/>
    <w:basedOn w:val="Absatz-Standardschriftart"/>
    <w:link w:val="berschrift2"/>
    <w:rsid w:val="00874154"/>
    <w:rPr>
      <w:rFonts w:eastAsia="MS Gothic"/>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69189">
      <w:bodyDiv w:val="1"/>
      <w:marLeft w:val="0"/>
      <w:marRight w:val="0"/>
      <w:marTop w:val="0"/>
      <w:marBottom w:val="0"/>
      <w:divBdr>
        <w:top w:val="none" w:sz="0" w:space="0" w:color="auto"/>
        <w:left w:val="none" w:sz="0" w:space="0" w:color="auto"/>
        <w:bottom w:val="none" w:sz="0" w:space="0" w:color="auto"/>
        <w:right w:val="none" w:sz="0" w:space="0" w:color="auto"/>
      </w:divBdr>
    </w:div>
    <w:div w:id="751321942">
      <w:bodyDiv w:val="1"/>
      <w:marLeft w:val="0"/>
      <w:marRight w:val="0"/>
      <w:marTop w:val="0"/>
      <w:marBottom w:val="0"/>
      <w:divBdr>
        <w:top w:val="none" w:sz="0" w:space="0" w:color="auto"/>
        <w:left w:val="none" w:sz="0" w:space="0" w:color="auto"/>
        <w:bottom w:val="none" w:sz="0" w:space="0" w:color="auto"/>
        <w:right w:val="none" w:sz="0" w:space="0" w:color="auto"/>
      </w:divBdr>
    </w:div>
    <w:div w:id="842624700">
      <w:bodyDiv w:val="1"/>
      <w:marLeft w:val="0"/>
      <w:marRight w:val="0"/>
      <w:marTop w:val="0"/>
      <w:marBottom w:val="0"/>
      <w:divBdr>
        <w:top w:val="none" w:sz="0" w:space="0" w:color="auto"/>
        <w:left w:val="none" w:sz="0" w:space="0" w:color="auto"/>
        <w:bottom w:val="none" w:sz="0" w:space="0" w:color="auto"/>
        <w:right w:val="none" w:sz="0" w:space="0" w:color="auto"/>
      </w:divBdr>
    </w:div>
    <w:div w:id="1123160047">
      <w:bodyDiv w:val="1"/>
      <w:marLeft w:val="0"/>
      <w:marRight w:val="0"/>
      <w:marTop w:val="0"/>
      <w:marBottom w:val="0"/>
      <w:divBdr>
        <w:top w:val="none" w:sz="0" w:space="0" w:color="auto"/>
        <w:left w:val="none" w:sz="0" w:space="0" w:color="auto"/>
        <w:bottom w:val="none" w:sz="0" w:space="0" w:color="auto"/>
        <w:right w:val="none" w:sz="0" w:space="0" w:color="auto"/>
      </w:divBdr>
    </w:div>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6336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n\Desktop\Gespr&#228;chsnotiz.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26CCF-8061-40B7-8EB0-99F73BC29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Gesprächsnotiz.dotm</Template>
  <TotalTime>0</TotalTime>
  <Pages>7</Pages>
  <Words>1594</Words>
  <Characters>10044</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Gesprächsnotiz</vt:lpstr>
    </vt:vector>
  </TitlesOfParts>
  <Company>Universität Leipzig</Company>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Gesprächsnotiz</dc:title>
  <dc:creator>Windows-Benutzer</dc:creator>
  <cp:lastModifiedBy>Frömmel, Sebastian</cp:lastModifiedBy>
  <cp:revision>45</cp:revision>
  <cp:lastPrinted>2002-09-20T09:09:00Z</cp:lastPrinted>
  <dcterms:created xsi:type="dcterms:W3CDTF">2026-02-03T07:27:00Z</dcterms:created>
  <dcterms:modified xsi:type="dcterms:W3CDTF">2026-06-18T07:28:00Z</dcterms:modified>
</cp:coreProperties>
</file>